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7313EF">
        <w:rPr>
          <w:rFonts w:ascii="Arial" w:hAnsi="Arial" w:cs="Arial"/>
          <w:b/>
          <w:sz w:val="24"/>
          <w:szCs w:val="24"/>
          <w:lang w:eastAsia="ja-JP"/>
        </w:rPr>
        <w:t>1123</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3F40">
        <w:rPr>
          <w:rFonts w:ascii="Arial" w:hAnsi="Arial" w:cs="Arial"/>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335AC" w:rsidP="001A248F">
            <w:pPr>
              <w:tabs>
                <w:tab w:val="left" w:pos="567"/>
              </w:tabs>
              <w:spacing w:after="0"/>
              <w:rPr>
                <w:rFonts w:ascii="Arial" w:hAnsi="Arial" w:cs="Arial"/>
              </w:rPr>
            </w:pPr>
            <w:r w:rsidRPr="003335AC">
              <w:rPr>
                <w:rFonts w:ascii="Arial" w:eastAsia="Batang" w:hAnsi="Arial" w:cs="Arial"/>
                <w:b/>
                <w:lang w:eastAsia="zh-CN"/>
              </w:rPr>
              <w:t>Dual Connectivity (EN-DC) of 2 bands LTE inter-band CA (2DL/1UL) and 1 NR band (1DL/1UL)</w:t>
            </w:r>
          </w:p>
        </w:tc>
      </w:tr>
      <w:tr w:rsidR="009A4360" w:rsidRPr="009A4360" w:rsidTr="00871653">
        <w:tc>
          <w:tcPr>
            <w:tcW w:w="2436" w:type="dxa"/>
            <w:shd w:val="clear" w:color="auto" w:fill="auto"/>
          </w:tcPr>
          <w:p w:rsidR="00871653" w:rsidRPr="009A4360" w:rsidRDefault="00871653" w:rsidP="001A248F">
            <w:pPr>
              <w:tabs>
                <w:tab w:val="left" w:pos="567"/>
              </w:tabs>
              <w:spacing w:after="0"/>
              <w:rPr>
                <w:rFonts w:ascii="Arial" w:hAnsi="Arial" w:cs="Arial"/>
                <w:bCs/>
              </w:rPr>
            </w:pPr>
            <w:r w:rsidRPr="009A4360">
              <w:rPr>
                <w:rFonts w:ascii="Arial" w:hAnsi="Arial" w:cs="Arial"/>
                <w:bCs/>
              </w:rPr>
              <w:t>included in this status report</w:t>
            </w:r>
          </w:p>
        </w:tc>
        <w:tc>
          <w:tcPr>
            <w:tcW w:w="1846" w:type="dxa"/>
          </w:tcPr>
          <w:p w:rsidR="00871653" w:rsidRPr="009A4360" w:rsidRDefault="00871653" w:rsidP="001A248F">
            <w:pPr>
              <w:tabs>
                <w:tab w:val="left" w:pos="567"/>
              </w:tabs>
              <w:spacing w:after="0"/>
              <w:rPr>
                <w:rFonts w:ascii="Arial" w:hAnsi="Arial" w:cs="Arial"/>
                <w:lang w:eastAsia="ja-JP"/>
              </w:rPr>
            </w:pPr>
            <w:r w:rsidRPr="009A4360">
              <w:rPr>
                <w:rFonts w:ascii="Arial" w:hAnsi="Arial" w:cs="Arial"/>
              </w:rPr>
              <w:t>Study Item:</w:t>
            </w:r>
            <w:r w:rsidRPr="009A4360">
              <w:rPr>
                <w:rFonts w:ascii="Arial" w:hAnsi="Arial" w:cs="Arial" w:hint="eastAsia"/>
                <w:lang w:eastAsia="ja-JP"/>
              </w:rPr>
              <w:t xml:space="preserve"> </w:t>
            </w:r>
          </w:p>
          <w:p w:rsidR="00871653" w:rsidRPr="009A4360" w:rsidRDefault="00871653" w:rsidP="001A248F">
            <w:pPr>
              <w:tabs>
                <w:tab w:val="left" w:pos="567"/>
              </w:tabs>
              <w:spacing w:after="0"/>
              <w:rPr>
                <w:rFonts w:ascii="Arial" w:hAnsi="Arial" w:cs="Arial"/>
              </w:rPr>
            </w:pPr>
            <w:r w:rsidRPr="009A4360">
              <w:rPr>
                <w:rFonts w:ascii="Arial" w:hAnsi="Arial" w:cs="Arial"/>
                <w:lang w:eastAsia="ja-JP"/>
              </w:rPr>
              <w:t>No</w:t>
            </w:r>
          </w:p>
        </w:tc>
        <w:tc>
          <w:tcPr>
            <w:tcW w:w="1842" w:type="dxa"/>
          </w:tcPr>
          <w:p w:rsidR="00871653" w:rsidRPr="009A4360" w:rsidRDefault="00871653" w:rsidP="001A248F">
            <w:pPr>
              <w:tabs>
                <w:tab w:val="left" w:pos="567"/>
              </w:tabs>
              <w:spacing w:after="0"/>
              <w:rPr>
                <w:rFonts w:ascii="Arial" w:hAnsi="Arial" w:cs="Arial"/>
                <w:lang w:eastAsia="ja-JP"/>
              </w:rPr>
            </w:pPr>
            <w:r w:rsidRPr="009A4360">
              <w:rPr>
                <w:rFonts w:ascii="Arial" w:hAnsi="Arial" w:cs="Arial"/>
              </w:rPr>
              <w:t>Core part:</w:t>
            </w:r>
            <w:r w:rsidRPr="009A4360">
              <w:rPr>
                <w:rFonts w:ascii="Arial" w:hAnsi="Arial" w:cs="Arial"/>
                <w:lang w:eastAsia="ja-JP"/>
              </w:rPr>
              <w:t xml:space="preserve"> </w:t>
            </w:r>
          </w:p>
          <w:p w:rsidR="00871653" w:rsidRPr="009A4360" w:rsidRDefault="00871653" w:rsidP="001A248F">
            <w:pPr>
              <w:tabs>
                <w:tab w:val="left" w:pos="567"/>
              </w:tabs>
              <w:spacing w:after="0"/>
              <w:rPr>
                <w:rFonts w:ascii="Arial" w:hAnsi="Arial" w:cs="Arial"/>
                <w:lang w:eastAsia="ja-JP"/>
              </w:rPr>
            </w:pPr>
            <w:r w:rsidRPr="009A4360">
              <w:rPr>
                <w:rFonts w:ascii="Arial" w:hAnsi="Arial" w:cs="Arial" w:hint="eastAsia"/>
                <w:lang w:eastAsia="ja-JP"/>
              </w:rPr>
              <w:t>Yes</w:t>
            </w:r>
          </w:p>
        </w:tc>
        <w:tc>
          <w:tcPr>
            <w:tcW w:w="2309" w:type="dxa"/>
            <w:gridSpan w:val="2"/>
          </w:tcPr>
          <w:p w:rsidR="00871653" w:rsidRPr="009A4360" w:rsidRDefault="00871653" w:rsidP="001A248F">
            <w:pPr>
              <w:tabs>
                <w:tab w:val="left" w:pos="567"/>
              </w:tabs>
              <w:spacing w:after="0"/>
              <w:rPr>
                <w:rFonts w:ascii="Arial" w:hAnsi="Arial" w:cs="Arial"/>
              </w:rPr>
            </w:pPr>
            <w:r w:rsidRPr="009A4360">
              <w:rPr>
                <w:rFonts w:ascii="Arial" w:hAnsi="Arial" w:cs="Arial"/>
              </w:rPr>
              <w:t>Performance part:</w:t>
            </w:r>
          </w:p>
          <w:p w:rsidR="00871653" w:rsidRPr="009A4360" w:rsidRDefault="001B3F4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9A4360" w:rsidRDefault="00871653" w:rsidP="001A248F">
            <w:pPr>
              <w:tabs>
                <w:tab w:val="left" w:pos="567"/>
              </w:tabs>
              <w:spacing w:after="0"/>
              <w:rPr>
                <w:rFonts w:ascii="Arial" w:hAnsi="Arial" w:cs="Arial"/>
              </w:rPr>
            </w:pPr>
            <w:r w:rsidRPr="009A4360">
              <w:rPr>
                <w:rFonts w:ascii="Arial" w:hAnsi="Arial" w:cs="Arial"/>
              </w:rPr>
              <w:t>Testing part:</w:t>
            </w:r>
          </w:p>
          <w:p w:rsidR="00871653" w:rsidRPr="009A4360" w:rsidRDefault="00871653" w:rsidP="0036248C">
            <w:pPr>
              <w:tabs>
                <w:tab w:val="left" w:pos="567"/>
              </w:tabs>
              <w:spacing w:after="0"/>
              <w:rPr>
                <w:rFonts w:ascii="Arial" w:hAnsi="Arial" w:cs="Arial"/>
                <w:lang w:eastAsia="ja-JP"/>
              </w:rPr>
            </w:pPr>
            <w:r w:rsidRPr="009A4360">
              <w:rPr>
                <w:rFonts w:ascii="Arial" w:hAnsi="Arial" w:cs="Arial" w:hint="eastAsia"/>
                <w:lang w:eastAsia="ja-JP"/>
              </w:rPr>
              <w:t>No</w:t>
            </w:r>
          </w:p>
        </w:tc>
      </w:tr>
      <w:tr w:rsidR="001B3F40" w:rsidRPr="009A4360" w:rsidTr="00871653">
        <w:tc>
          <w:tcPr>
            <w:tcW w:w="2436" w:type="dxa"/>
          </w:tcPr>
          <w:p w:rsidR="001B3F40" w:rsidRPr="009A4360" w:rsidRDefault="001B3F40" w:rsidP="001B3F40">
            <w:pPr>
              <w:tabs>
                <w:tab w:val="left" w:pos="567"/>
              </w:tabs>
              <w:spacing w:after="0"/>
              <w:rPr>
                <w:rFonts w:ascii="Arial" w:hAnsi="Arial" w:cs="Arial"/>
                <w:b/>
              </w:rPr>
            </w:pPr>
            <w:r w:rsidRPr="009A4360">
              <w:rPr>
                <w:rFonts w:ascii="Arial" w:hAnsi="Arial" w:cs="Arial"/>
                <w:b/>
              </w:rPr>
              <w:t>Acronym</w:t>
            </w:r>
          </w:p>
        </w:tc>
        <w:tc>
          <w:tcPr>
            <w:tcW w:w="7650" w:type="dxa"/>
            <w:gridSpan w:val="5"/>
          </w:tcPr>
          <w:p w:rsidR="001B3F40" w:rsidRPr="00E70420" w:rsidRDefault="001B3F40" w:rsidP="001B3F40">
            <w:pPr>
              <w:tabs>
                <w:tab w:val="left" w:pos="567"/>
              </w:tabs>
              <w:spacing w:after="0"/>
              <w:rPr>
                <w:rFonts w:ascii="Arial" w:hAnsi="Arial" w:cs="Arial"/>
                <w:lang w:eastAsia="ja-JP"/>
              </w:rPr>
            </w:pPr>
            <w:r w:rsidRPr="001B3F40">
              <w:rPr>
                <w:rFonts w:ascii="Arial" w:hAnsi="Arial" w:cs="Arial"/>
                <w:lang w:eastAsia="ja-JP"/>
              </w:rPr>
              <w:t>DC_R16_2BLTE_1BNR_3DL2UL</w:t>
            </w:r>
          </w:p>
        </w:tc>
      </w:tr>
      <w:tr w:rsidR="001B3F40" w:rsidRPr="009A4360" w:rsidTr="00871653">
        <w:tc>
          <w:tcPr>
            <w:tcW w:w="2436" w:type="dxa"/>
          </w:tcPr>
          <w:p w:rsidR="001B3F40" w:rsidRPr="009A4360" w:rsidRDefault="001B3F40" w:rsidP="001B3F40">
            <w:pPr>
              <w:tabs>
                <w:tab w:val="left" w:pos="567"/>
              </w:tabs>
              <w:spacing w:after="0"/>
              <w:rPr>
                <w:rFonts w:ascii="Arial" w:hAnsi="Arial" w:cs="Arial"/>
                <w:b/>
              </w:rPr>
            </w:pPr>
            <w:r w:rsidRPr="009A4360">
              <w:rPr>
                <w:rFonts w:ascii="Arial" w:hAnsi="Arial" w:cs="Arial"/>
                <w:b/>
              </w:rPr>
              <w:t>Unique ID</w:t>
            </w:r>
          </w:p>
        </w:tc>
        <w:tc>
          <w:tcPr>
            <w:tcW w:w="7650" w:type="dxa"/>
            <w:gridSpan w:val="5"/>
          </w:tcPr>
          <w:p w:rsidR="001B3F40" w:rsidRPr="00E70420" w:rsidRDefault="001B3F40" w:rsidP="001B3F40">
            <w:pPr>
              <w:tabs>
                <w:tab w:val="left" w:pos="567"/>
              </w:tabs>
              <w:spacing w:after="0"/>
              <w:rPr>
                <w:rFonts w:ascii="Arial" w:hAnsi="Arial" w:cs="Arial"/>
                <w:lang w:eastAsia="ja-JP"/>
              </w:rPr>
            </w:pPr>
            <w:r w:rsidRPr="001B3F40">
              <w:rPr>
                <w:rFonts w:ascii="Arial" w:hAnsi="Arial" w:cs="Arial"/>
                <w:lang w:eastAsia="ja-JP"/>
              </w:rPr>
              <w:t>800</w:t>
            </w:r>
            <w:r w:rsidRPr="001B3F40">
              <w:rPr>
                <w:rFonts w:ascii="Arial" w:hAnsi="Arial" w:cs="Arial" w:hint="eastAsia"/>
                <w:lang w:eastAsia="ja-JP"/>
              </w:rPr>
              <w:t>0</w:t>
            </w:r>
            <w:r w:rsidRPr="001B3F40">
              <w:rPr>
                <w:rFonts w:ascii="Arial" w:hAnsi="Arial" w:cs="Arial"/>
                <w:lang w:eastAsia="ja-JP"/>
              </w:rPr>
              <w:t>67</w:t>
            </w:r>
          </w:p>
        </w:tc>
      </w:tr>
      <w:tr w:rsidR="009A4360" w:rsidRPr="009A4360" w:rsidTr="00871653">
        <w:tc>
          <w:tcPr>
            <w:tcW w:w="2436" w:type="dxa"/>
          </w:tcPr>
          <w:p w:rsidR="00B6300F" w:rsidRPr="009A4360" w:rsidRDefault="00B6300F" w:rsidP="001A248F">
            <w:pPr>
              <w:tabs>
                <w:tab w:val="left" w:pos="567"/>
              </w:tabs>
              <w:spacing w:after="0"/>
              <w:rPr>
                <w:rFonts w:ascii="Arial" w:hAnsi="Arial" w:cs="Arial"/>
                <w:b/>
              </w:rPr>
            </w:pPr>
            <w:r w:rsidRPr="009A4360">
              <w:rPr>
                <w:rFonts w:ascii="Arial" w:hAnsi="Arial" w:cs="Arial"/>
                <w:b/>
              </w:rPr>
              <w:t xml:space="preserve">TSG Tdoc of latest approved WI/SI description </w:t>
            </w:r>
            <w:r w:rsidR="00EE4CC9" w:rsidRPr="009A4360">
              <w:rPr>
                <w:rFonts w:ascii="Arial" w:hAnsi="Arial" w:cs="Arial"/>
                <w:b/>
              </w:rPr>
              <w:t>(if any)</w:t>
            </w:r>
          </w:p>
        </w:tc>
        <w:tc>
          <w:tcPr>
            <w:tcW w:w="7650" w:type="dxa"/>
            <w:gridSpan w:val="5"/>
          </w:tcPr>
          <w:p w:rsidR="00B6300F" w:rsidRPr="009A4360" w:rsidRDefault="001B3F40" w:rsidP="008836AC">
            <w:pPr>
              <w:tabs>
                <w:tab w:val="left" w:pos="567"/>
              </w:tabs>
              <w:spacing w:after="0"/>
              <w:rPr>
                <w:rFonts w:ascii="Arial" w:hAnsi="Arial" w:cs="Arial"/>
                <w:lang w:eastAsia="ja-JP"/>
              </w:rPr>
            </w:pPr>
            <w:r>
              <w:rPr>
                <w:rFonts w:ascii="Arial" w:hAnsi="Arial" w:cs="Arial"/>
                <w:lang w:eastAsia="ja-JP"/>
              </w:rPr>
              <w:t>RP-190379</w:t>
            </w:r>
          </w:p>
        </w:tc>
      </w:tr>
      <w:tr w:rsidR="009A4360" w:rsidRPr="009A4360" w:rsidTr="00871653">
        <w:tc>
          <w:tcPr>
            <w:tcW w:w="2436" w:type="dxa"/>
          </w:tcPr>
          <w:p w:rsidR="00887422" w:rsidRPr="009A4360" w:rsidRDefault="00871653" w:rsidP="001A248F">
            <w:pPr>
              <w:tabs>
                <w:tab w:val="left" w:pos="567"/>
              </w:tabs>
              <w:spacing w:after="0"/>
              <w:rPr>
                <w:rFonts w:ascii="Arial" w:hAnsi="Arial" w:cs="Arial"/>
                <w:b/>
              </w:rPr>
            </w:pPr>
            <w:r w:rsidRPr="009A4360">
              <w:rPr>
                <w:rFonts w:ascii="Arial" w:hAnsi="Arial" w:cs="Arial"/>
                <w:b/>
              </w:rPr>
              <w:t>Target Completion Date</w:t>
            </w:r>
          </w:p>
          <w:p w:rsidR="00871653" w:rsidRPr="009A4360" w:rsidRDefault="00887422" w:rsidP="001A248F">
            <w:pPr>
              <w:tabs>
                <w:tab w:val="left" w:pos="567"/>
              </w:tabs>
              <w:spacing w:after="0"/>
              <w:rPr>
                <w:rFonts w:ascii="Arial" w:hAnsi="Arial" w:cs="Arial"/>
                <w:b/>
              </w:rPr>
            </w:pPr>
            <w:r w:rsidRPr="009A4360">
              <w:rPr>
                <w:rFonts w:ascii="Arial" w:hAnsi="Arial" w:cs="Arial"/>
                <w:b/>
              </w:rPr>
              <w:t>(indicate if changed)</w:t>
            </w:r>
          </w:p>
        </w:tc>
        <w:tc>
          <w:tcPr>
            <w:tcW w:w="1846"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Study Item: </w:t>
            </w:r>
          </w:p>
          <w:p w:rsidR="00871653" w:rsidRPr="009A4360" w:rsidRDefault="00871653" w:rsidP="008836AC">
            <w:pPr>
              <w:tabs>
                <w:tab w:val="left" w:pos="567"/>
              </w:tabs>
              <w:spacing w:after="0"/>
              <w:rPr>
                <w:rFonts w:ascii="Arial" w:hAnsi="Arial" w:cs="Arial"/>
                <w:lang w:eastAsia="ja-JP"/>
              </w:rPr>
            </w:pPr>
          </w:p>
        </w:tc>
        <w:tc>
          <w:tcPr>
            <w:tcW w:w="1842" w:type="dxa"/>
          </w:tcPr>
          <w:p w:rsidR="00641F8B" w:rsidRPr="009A4360" w:rsidRDefault="00871653" w:rsidP="001B3F40">
            <w:pPr>
              <w:tabs>
                <w:tab w:val="left" w:pos="567"/>
              </w:tabs>
              <w:spacing w:after="0"/>
              <w:rPr>
                <w:rFonts w:ascii="Arial" w:eastAsia="Yu Mincho" w:hAnsi="Arial" w:cs="Arial"/>
                <w:lang w:eastAsia="ja-JP"/>
              </w:rPr>
            </w:pPr>
            <w:r w:rsidRPr="009A4360">
              <w:rPr>
                <w:rFonts w:ascii="Arial" w:hAnsi="Arial" w:cs="Arial"/>
                <w:lang w:eastAsia="ja-JP"/>
              </w:rPr>
              <w:t xml:space="preserve">Core part: </w:t>
            </w:r>
            <w:r w:rsidR="001B3F40" w:rsidRPr="009B6AE3">
              <w:rPr>
                <w:rFonts w:ascii="Arial" w:hAnsi="Arial" w:cs="Arial"/>
                <w:color w:val="00B050"/>
                <w:kern w:val="2"/>
                <w:sz w:val="21"/>
                <w:szCs w:val="22"/>
                <w:lang w:val="en-US" w:eastAsia="ja-JP"/>
              </w:rPr>
              <w:t>03</w:t>
            </w:r>
            <w:r w:rsidRPr="009B6AE3">
              <w:rPr>
                <w:rFonts w:ascii="Arial" w:hAnsi="Arial" w:cs="Arial"/>
                <w:color w:val="00B050"/>
                <w:kern w:val="2"/>
                <w:sz w:val="21"/>
                <w:szCs w:val="22"/>
                <w:lang w:val="en-US" w:eastAsia="ja-JP"/>
              </w:rPr>
              <w:t>/</w:t>
            </w:r>
            <w:r w:rsidR="001B3F40" w:rsidRPr="009B6AE3">
              <w:rPr>
                <w:rFonts w:ascii="Arial" w:hAnsi="Arial" w:cs="Arial"/>
                <w:color w:val="00B050"/>
                <w:kern w:val="2"/>
                <w:sz w:val="21"/>
                <w:szCs w:val="22"/>
                <w:lang w:val="en-US" w:eastAsia="ja-JP"/>
              </w:rPr>
              <w:t>2020</w:t>
            </w:r>
            <w:r w:rsidR="009B6AE3">
              <w:rPr>
                <w:rFonts w:ascii="Arial" w:hAnsi="Arial" w:cs="Arial"/>
                <w:color w:val="00B050"/>
                <w:kern w:val="2"/>
                <w:sz w:val="21"/>
                <w:szCs w:val="22"/>
                <w:lang w:val="en-US" w:eastAsia="ja-JP"/>
              </w:rPr>
              <w:t xml:space="preserve"> (changed)</w:t>
            </w:r>
          </w:p>
        </w:tc>
        <w:tc>
          <w:tcPr>
            <w:tcW w:w="2268" w:type="dxa"/>
          </w:tcPr>
          <w:p w:rsidR="00871653" w:rsidRDefault="00871653" w:rsidP="00207DC4">
            <w:pPr>
              <w:tabs>
                <w:tab w:val="left" w:pos="567"/>
              </w:tabs>
              <w:spacing w:after="0"/>
              <w:rPr>
                <w:rFonts w:ascii="Arial" w:hAnsi="Arial" w:cs="Arial"/>
                <w:color w:val="00B050"/>
                <w:kern w:val="2"/>
                <w:sz w:val="21"/>
                <w:szCs w:val="22"/>
                <w:lang w:val="en-US" w:eastAsia="ja-JP"/>
              </w:rPr>
            </w:pPr>
            <w:r w:rsidRPr="009A4360">
              <w:rPr>
                <w:rFonts w:ascii="Arial" w:hAnsi="Arial" w:cs="Arial"/>
                <w:lang w:eastAsia="ja-JP"/>
              </w:rPr>
              <w:t>Performance part:</w:t>
            </w:r>
            <w:r w:rsidR="001B3F40">
              <w:rPr>
                <w:rFonts w:ascii="Arial" w:hAnsi="Arial" w:cs="Arial"/>
                <w:lang w:eastAsia="ja-JP"/>
              </w:rPr>
              <w:t xml:space="preserve"> </w:t>
            </w:r>
            <w:r w:rsidR="001B3F40" w:rsidRPr="009B6AE3">
              <w:rPr>
                <w:rFonts w:ascii="Arial" w:hAnsi="Arial" w:cs="Arial"/>
                <w:color w:val="00B050"/>
                <w:kern w:val="2"/>
                <w:sz w:val="21"/>
                <w:szCs w:val="22"/>
                <w:lang w:val="en-US" w:eastAsia="ja-JP"/>
              </w:rPr>
              <w:t>03/2020</w:t>
            </w:r>
          </w:p>
          <w:p w:rsidR="009B6AE3" w:rsidRPr="009A4360" w:rsidRDefault="009B6AE3" w:rsidP="00207DC4">
            <w:pPr>
              <w:tabs>
                <w:tab w:val="left" w:pos="567"/>
              </w:tabs>
              <w:spacing w:after="0"/>
              <w:rPr>
                <w:rFonts w:ascii="Arial" w:hAnsi="Arial" w:cs="Arial"/>
                <w:lang w:eastAsia="ja-JP"/>
              </w:rPr>
            </w:pPr>
            <w:r>
              <w:rPr>
                <w:rFonts w:ascii="Arial" w:hAnsi="Arial" w:cs="Arial"/>
                <w:color w:val="00B050"/>
                <w:kern w:val="2"/>
                <w:sz w:val="21"/>
                <w:szCs w:val="22"/>
                <w:lang w:val="en-US" w:eastAsia="ja-JP"/>
              </w:rPr>
              <w:t>(changed)</w:t>
            </w:r>
          </w:p>
        </w:tc>
        <w:tc>
          <w:tcPr>
            <w:tcW w:w="1694" w:type="dxa"/>
            <w:gridSpan w:val="2"/>
          </w:tcPr>
          <w:p w:rsidR="00871653" w:rsidRPr="009A4360" w:rsidRDefault="00871653" w:rsidP="008836AC">
            <w:pPr>
              <w:tabs>
                <w:tab w:val="left" w:pos="567"/>
              </w:tabs>
              <w:spacing w:after="0"/>
              <w:rPr>
                <w:rFonts w:ascii="Arial" w:hAnsi="Arial" w:cs="Arial"/>
                <w:highlight w:val="yellow"/>
                <w:lang w:eastAsia="ja-JP"/>
              </w:rPr>
            </w:pPr>
            <w:r w:rsidRPr="009A4360">
              <w:rPr>
                <w:rFonts w:ascii="Arial" w:hAnsi="Arial" w:cs="Arial"/>
                <w:lang w:eastAsia="ja-JP"/>
              </w:rPr>
              <w:t xml:space="preserve">Testing part: </w:t>
            </w:r>
          </w:p>
        </w:tc>
      </w:tr>
      <w:tr w:rsidR="009A4360" w:rsidRPr="009A4360" w:rsidTr="00871653">
        <w:tc>
          <w:tcPr>
            <w:tcW w:w="2436" w:type="dxa"/>
          </w:tcPr>
          <w:p w:rsidR="00871653" w:rsidRPr="009A4360" w:rsidRDefault="00871653" w:rsidP="001A248F">
            <w:pPr>
              <w:tabs>
                <w:tab w:val="left" w:pos="567"/>
              </w:tabs>
              <w:spacing w:after="0"/>
              <w:rPr>
                <w:rFonts w:ascii="Arial" w:hAnsi="Arial" w:cs="Arial"/>
                <w:b/>
              </w:rPr>
            </w:pPr>
            <w:r w:rsidRPr="009A4360">
              <w:rPr>
                <w:rFonts w:ascii="Arial" w:hAnsi="Arial" w:cs="Arial"/>
                <w:b/>
              </w:rPr>
              <w:t>Overall Completion level</w:t>
            </w:r>
          </w:p>
        </w:tc>
        <w:tc>
          <w:tcPr>
            <w:tcW w:w="1846"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Study Item: </w:t>
            </w:r>
          </w:p>
          <w:p w:rsidR="00871653" w:rsidRPr="009A4360" w:rsidRDefault="00871653" w:rsidP="008836AC">
            <w:pPr>
              <w:tabs>
                <w:tab w:val="left" w:pos="567"/>
              </w:tabs>
              <w:spacing w:after="0"/>
              <w:rPr>
                <w:rFonts w:ascii="Arial" w:hAnsi="Arial" w:cs="Arial"/>
                <w:lang w:eastAsia="ja-JP"/>
              </w:rPr>
            </w:pPr>
          </w:p>
        </w:tc>
        <w:tc>
          <w:tcPr>
            <w:tcW w:w="1842"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Core part: </w:t>
            </w:r>
          </w:p>
          <w:p w:rsidR="00871653" w:rsidRPr="009A4360" w:rsidRDefault="001B3F40" w:rsidP="008836AC">
            <w:pPr>
              <w:tabs>
                <w:tab w:val="left" w:pos="567"/>
              </w:tabs>
              <w:spacing w:after="0"/>
              <w:rPr>
                <w:rFonts w:ascii="Arial" w:hAnsi="Arial" w:cs="Arial"/>
                <w:lang w:eastAsia="ja-JP"/>
              </w:rPr>
            </w:pPr>
            <w:r w:rsidRPr="009B6AE3">
              <w:rPr>
                <w:rFonts w:ascii="Arial" w:hAnsi="Arial" w:cs="Arial"/>
                <w:color w:val="00B050"/>
                <w:kern w:val="2"/>
                <w:sz w:val="21"/>
                <w:szCs w:val="22"/>
                <w:lang w:val="en-US" w:eastAsia="ja-JP"/>
              </w:rPr>
              <w:t>6</w:t>
            </w:r>
            <w:r w:rsidR="00641F8B" w:rsidRPr="009B6AE3">
              <w:rPr>
                <w:rFonts w:ascii="Arial" w:hAnsi="Arial" w:cs="Arial"/>
                <w:color w:val="00B050"/>
                <w:kern w:val="2"/>
                <w:sz w:val="21"/>
                <w:szCs w:val="22"/>
                <w:lang w:val="en-US" w:eastAsia="ja-JP"/>
              </w:rPr>
              <w:t>0</w:t>
            </w:r>
            <w:r w:rsidR="00871653" w:rsidRPr="009B6AE3">
              <w:rPr>
                <w:rFonts w:ascii="Arial" w:hAnsi="Arial" w:cs="Arial"/>
                <w:color w:val="00B050"/>
                <w:kern w:val="2"/>
                <w:sz w:val="21"/>
                <w:szCs w:val="22"/>
                <w:lang w:val="en-US" w:eastAsia="ja-JP"/>
              </w:rPr>
              <w:t>%</w:t>
            </w:r>
          </w:p>
        </w:tc>
        <w:tc>
          <w:tcPr>
            <w:tcW w:w="2268" w:type="dxa"/>
          </w:tcPr>
          <w:p w:rsidR="00871653" w:rsidRPr="009A4360" w:rsidRDefault="00871653" w:rsidP="008836AC">
            <w:pPr>
              <w:tabs>
                <w:tab w:val="left" w:pos="567"/>
              </w:tabs>
              <w:spacing w:after="0"/>
              <w:rPr>
                <w:rFonts w:ascii="Arial" w:hAnsi="Arial" w:cs="Arial"/>
                <w:lang w:eastAsia="ja-JP"/>
              </w:rPr>
            </w:pPr>
            <w:r w:rsidRPr="009A4360">
              <w:rPr>
                <w:rFonts w:ascii="Arial" w:hAnsi="Arial" w:cs="Arial"/>
                <w:lang w:eastAsia="ja-JP"/>
              </w:rPr>
              <w:t xml:space="preserve">Performance Part: </w:t>
            </w:r>
            <w:r w:rsidR="001B3F40" w:rsidRPr="009B6AE3">
              <w:rPr>
                <w:rFonts w:ascii="Arial" w:hAnsi="Arial" w:cs="Arial"/>
                <w:color w:val="00B050"/>
                <w:kern w:val="2"/>
                <w:sz w:val="21"/>
                <w:szCs w:val="22"/>
                <w:lang w:val="en-US" w:eastAsia="ja-JP"/>
              </w:rPr>
              <w:t>60%</w:t>
            </w:r>
          </w:p>
        </w:tc>
        <w:tc>
          <w:tcPr>
            <w:tcW w:w="1694" w:type="dxa"/>
            <w:gridSpan w:val="2"/>
          </w:tcPr>
          <w:p w:rsidR="00871653" w:rsidRPr="009A4360" w:rsidRDefault="00871653" w:rsidP="008836AC">
            <w:pPr>
              <w:tabs>
                <w:tab w:val="left" w:pos="567"/>
              </w:tabs>
              <w:spacing w:after="0"/>
              <w:rPr>
                <w:rFonts w:ascii="Arial" w:hAnsi="Arial" w:cs="Arial"/>
                <w:highlight w:val="yellow"/>
                <w:lang w:eastAsia="ja-JP"/>
              </w:rPr>
            </w:pPr>
            <w:r w:rsidRPr="009A4360">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41F8B" w:rsidP="001A248F">
            <w:pPr>
              <w:tabs>
                <w:tab w:val="left" w:pos="567"/>
              </w:tabs>
              <w:spacing w:after="0"/>
              <w:rPr>
                <w:rFonts w:ascii="Arial" w:hAnsi="Arial" w:cs="Arial"/>
                <w:color w:val="FF0000"/>
                <w:lang w:eastAsia="zh-CN"/>
              </w:rPr>
            </w:pPr>
            <w:r w:rsidRPr="009A4360">
              <w:rPr>
                <w:rFonts w:ascii="Arial" w:hAnsi="Arial" w:cs="Arial" w:hint="eastAsia"/>
                <w:lang w:eastAsia="zh-CN"/>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41F8B" w:rsidP="0036248C">
            <w:pPr>
              <w:tabs>
                <w:tab w:val="left" w:pos="567"/>
              </w:tabs>
              <w:spacing w:after="0"/>
              <w:rPr>
                <w:rFonts w:ascii="Arial" w:hAnsi="Arial" w:cs="Arial"/>
                <w:lang w:eastAsia="zh-CN"/>
              </w:rPr>
            </w:pPr>
            <w:r>
              <w:rPr>
                <w:rFonts w:ascii="Arial" w:hAnsi="Arial" w:cs="Arial" w:hint="eastAsia"/>
                <w:lang w:eastAsia="zh-CN"/>
              </w:rPr>
              <w:t>Liehai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41F8B" w:rsidP="001A248F">
            <w:pPr>
              <w:tabs>
                <w:tab w:val="left" w:pos="567"/>
              </w:tabs>
              <w:spacing w:after="0"/>
              <w:rPr>
                <w:rFonts w:ascii="Arial" w:hAnsi="Arial" w:cs="Arial"/>
                <w:lang w:eastAsia="zh-CN"/>
              </w:rPr>
            </w:pPr>
            <w:r>
              <w:rPr>
                <w:rFonts w:ascii="Arial"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41F8B" w:rsidP="001A248F">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7313EF"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10"/>
        <w:gridCol w:w="1323"/>
        <w:gridCol w:w="2498"/>
        <w:gridCol w:w="1097"/>
        <w:gridCol w:w="1097"/>
        <w:gridCol w:w="1348"/>
      </w:tblGrid>
      <w:tr w:rsidR="00593224" w:rsidRPr="00B07B6E" w:rsidTr="00593224">
        <w:trPr>
          <w:jc w:val="center"/>
        </w:trPr>
        <w:tc>
          <w:tcPr>
            <w:tcW w:w="1040" w:type="pct"/>
            <w:shd w:val="clear" w:color="auto" w:fill="auto"/>
            <w:hideMark/>
          </w:tcPr>
          <w:p w:rsidR="00593224" w:rsidRPr="00B07B6E" w:rsidRDefault="00593224" w:rsidP="00593224">
            <w:pPr>
              <w:rPr>
                <w:rFonts w:eastAsia="宋体" w:cs="Arial"/>
                <w:b/>
                <w:bCs/>
                <w:color w:val="000000"/>
                <w:sz w:val="18"/>
                <w:szCs w:val="18"/>
                <w:lang w:val="en-US" w:eastAsia="zh-CN"/>
              </w:rPr>
            </w:pPr>
            <w:r w:rsidRPr="00B07B6E">
              <w:rPr>
                <w:rFonts w:eastAsia="宋体" w:cs="Arial"/>
                <w:b/>
                <w:bCs/>
                <w:color w:val="000000"/>
                <w:sz w:val="18"/>
                <w:szCs w:val="18"/>
                <w:lang w:val="en-US" w:eastAsia="zh-CN"/>
              </w:rPr>
              <w:t>EN-DC configuration</w:t>
            </w:r>
          </w:p>
        </w:tc>
        <w:tc>
          <w:tcPr>
            <w:tcW w:w="348" w:type="pct"/>
            <w:shd w:val="clear" w:color="auto" w:fill="auto"/>
            <w:hideMark/>
          </w:tcPr>
          <w:p w:rsidR="00593224" w:rsidRPr="00B07B6E" w:rsidRDefault="00593224" w:rsidP="00593224">
            <w:pPr>
              <w:rPr>
                <w:rFonts w:eastAsia="宋体" w:cs="Arial"/>
                <w:b/>
                <w:bCs/>
                <w:color w:val="000000"/>
                <w:sz w:val="18"/>
                <w:szCs w:val="18"/>
                <w:lang w:val="en-US" w:eastAsia="zh-CN"/>
              </w:rPr>
            </w:pPr>
            <w:r w:rsidRPr="00B07B6E">
              <w:rPr>
                <w:rFonts w:eastAsia="宋体" w:cs="Arial"/>
                <w:b/>
                <w:bCs/>
                <w:color w:val="000000"/>
                <w:sz w:val="18"/>
                <w:szCs w:val="18"/>
                <w:lang w:val="en-US" w:eastAsia="zh-CN"/>
              </w:rPr>
              <w:t>REL-indep.</w:t>
            </w:r>
          </w:p>
        </w:tc>
        <w:tc>
          <w:tcPr>
            <w:tcW w:w="649" w:type="pct"/>
            <w:shd w:val="clear" w:color="auto" w:fill="auto"/>
            <w:hideMark/>
          </w:tcPr>
          <w:p w:rsidR="00593224" w:rsidRPr="00B07B6E" w:rsidRDefault="00593224" w:rsidP="00593224">
            <w:pPr>
              <w:rPr>
                <w:rFonts w:eastAsia="宋体" w:cs="Arial"/>
                <w:b/>
                <w:bCs/>
                <w:color w:val="000000"/>
                <w:sz w:val="18"/>
                <w:szCs w:val="18"/>
                <w:lang w:val="en-US" w:eastAsia="zh-CN"/>
              </w:rPr>
            </w:pPr>
            <w:r w:rsidRPr="00B07B6E">
              <w:rPr>
                <w:rFonts w:cs="Arial"/>
                <w:b/>
                <w:sz w:val="18"/>
                <w:szCs w:val="18"/>
              </w:rPr>
              <w:t>contact</w:t>
            </w:r>
            <w:r w:rsidRPr="00B07B6E">
              <w:rPr>
                <w:rFonts w:cs="Arial"/>
                <w:b/>
                <w:sz w:val="18"/>
                <w:szCs w:val="18"/>
              </w:rPr>
              <w:br/>
              <w:t>name, company</w:t>
            </w:r>
          </w:p>
        </w:tc>
        <w:tc>
          <w:tcPr>
            <w:tcW w:w="1225" w:type="pct"/>
            <w:shd w:val="clear" w:color="auto" w:fill="auto"/>
            <w:hideMark/>
          </w:tcPr>
          <w:p w:rsidR="00593224" w:rsidRPr="00B07B6E" w:rsidRDefault="00593224" w:rsidP="00593224">
            <w:pPr>
              <w:rPr>
                <w:rFonts w:eastAsia="宋体" w:cs="Arial"/>
                <w:b/>
                <w:bCs/>
                <w:color w:val="000000"/>
                <w:sz w:val="18"/>
                <w:szCs w:val="18"/>
                <w:lang w:val="en-US" w:eastAsia="zh-CN"/>
              </w:rPr>
            </w:pPr>
            <w:r w:rsidRPr="00B07B6E">
              <w:rPr>
                <w:rFonts w:eastAsia="宋体" w:cs="Arial"/>
                <w:b/>
                <w:bCs/>
                <w:color w:val="000000"/>
                <w:sz w:val="18"/>
                <w:szCs w:val="18"/>
                <w:lang w:val="en-US" w:eastAsia="zh-CN"/>
              </w:rPr>
              <w:t>CRs provided to RAN</w:t>
            </w:r>
            <w:r w:rsidRPr="00B07B6E">
              <w:rPr>
                <w:rFonts w:eastAsia="宋体" w:cs="Arial"/>
                <w:b/>
                <w:bCs/>
                <w:color w:val="000000"/>
                <w:sz w:val="18"/>
                <w:szCs w:val="18"/>
                <w:lang w:val="en-US" w:eastAsia="zh-CN"/>
              </w:rPr>
              <w:br/>
              <w:t>spec: RAN4 Tdoc</w:t>
            </w:r>
            <w:r w:rsidRPr="00B07B6E">
              <w:rPr>
                <w:rFonts w:eastAsia="宋体" w:cs="Arial"/>
                <w:b/>
                <w:bCs/>
                <w:color w:val="000000"/>
                <w:sz w:val="18"/>
                <w:szCs w:val="18"/>
                <w:lang w:val="en-US" w:eastAsia="zh-CN"/>
              </w:rPr>
              <w:br/>
              <w:t>(list all specs and the TR input)</w:t>
            </w:r>
          </w:p>
        </w:tc>
        <w:tc>
          <w:tcPr>
            <w:tcW w:w="538" w:type="pct"/>
            <w:shd w:val="clear" w:color="auto" w:fill="auto"/>
            <w:hideMark/>
          </w:tcPr>
          <w:p w:rsidR="00593224" w:rsidRPr="00B07B6E" w:rsidRDefault="00593224" w:rsidP="00593224">
            <w:pPr>
              <w:rPr>
                <w:rFonts w:eastAsia="宋体" w:cs="Arial"/>
                <w:b/>
                <w:bCs/>
                <w:color w:val="000000"/>
                <w:sz w:val="18"/>
                <w:szCs w:val="18"/>
                <w:lang w:val="en-US" w:eastAsia="zh-CN"/>
              </w:rPr>
            </w:pPr>
            <w:r w:rsidRPr="00B07B6E">
              <w:rPr>
                <w:rFonts w:eastAsia="宋体" w:cs="Arial"/>
                <w:b/>
                <w:bCs/>
                <w:color w:val="000000"/>
                <w:sz w:val="18"/>
                <w:szCs w:val="18"/>
                <w:lang w:val="en-US" w:eastAsia="zh-CN"/>
              </w:rPr>
              <w:t>Core part</w:t>
            </w:r>
            <w:r w:rsidRPr="00B07B6E">
              <w:rPr>
                <w:rFonts w:eastAsia="宋体" w:cs="Arial"/>
                <w:b/>
                <w:bCs/>
                <w:color w:val="000000"/>
                <w:sz w:val="18"/>
                <w:szCs w:val="18"/>
                <w:lang w:val="en-US" w:eastAsia="zh-CN"/>
              </w:rPr>
              <w:br/>
              <w:t>completed?</w:t>
            </w:r>
            <w:r w:rsidRPr="00B07B6E">
              <w:rPr>
                <w:rFonts w:eastAsia="宋体" w:cs="Arial"/>
                <w:b/>
                <w:bCs/>
                <w:color w:val="000000"/>
                <w:sz w:val="18"/>
                <w:szCs w:val="18"/>
                <w:lang w:val="en-US" w:eastAsia="zh-CN"/>
              </w:rPr>
              <w:br/>
              <w:t>yes/no</w:t>
            </w:r>
          </w:p>
        </w:tc>
        <w:tc>
          <w:tcPr>
            <w:tcW w:w="538" w:type="pct"/>
            <w:shd w:val="clear" w:color="auto" w:fill="auto"/>
            <w:hideMark/>
          </w:tcPr>
          <w:p w:rsidR="00593224" w:rsidRPr="00B07B6E" w:rsidRDefault="00593224" w:rsidP="00593224">
            <w:pPr>
              <w:rPr>
                <w:rFonts w:eastAsia="宋体" w:cs="Arial"/>
                <w:b/>
                <w:bCs/>
                <w:color w:val="000000"/>
                <w:sz w:val="18"/>
                <w:szCs w:val="18"/>
                <w:lang w:val="en-US" w:eastAsia="zh-CN"/>
              </w:rPr>
            </w:pPr>
            <w:r w:rsidRPr="00B07B6E">
              <w:rPr>
                <w:rFonts w:eastAsia="宋体" w:cs="Arial"/>
                <w:b/>
                <w:bCs/>
                <w:color w:val="000000"/>
                <w:sz w:val="18"/>
                <w:szCs w:val="18"/>
                <w:lang w:val="en-US" w:eastAsia="zh-CN"/>
              </w:rPr>
              <w:t>Perf. part</w:t>
            </w:r>
            <w:r w:rsidRPr="00B07B6E">
              <w:rPr>
                <w:rFonts w:eastAsia="宋体" w:cs="Arial"/>
                <w:b/>
                <w:bCs/>
                <w:color w:val="000000"/>
                <w:sz w:val="18"/>
                <w:szCs w:val="18"/>
                <w:lang w:val="en-US" w:eastAsia="zh-CN"/>
              </w:rPr>
              <w:br/>
              <w:t>completed?</w:t>
            </w:r>
            <w:r w:rsidRPr="00B07B6E">
              <w:rPr>
                <w:rFonts w:eastAsia="宋体" w:cs="Arial"/>
                <w:b/>
                <w:bCs/>
                <w:color w:val="000000"/>
                <w:sz w:val="18"/>
                <w:szCs w:val="18"/>
                <w:lang w:val="en-US" w:eastAsia="zh-CN"/>
              </w:rPr>
              <w:br/>
              <w:t>yes/no</w:t>
            </w:r>
          </w:p>
        </w:tc>
        <w:tc>
          <w:tcPr>
            <w:tcW w:w="661" w:type="pct"/>
            <w:shd w:val="clear" w:color="auto" w:fill="auto"/>
            <w:hideMark/>
          </w:tcPr>
          <w:p w:rsidR="00593224" w:rsidRPr="00B07B6E" w:rsidRDefault="00593224" w:rsidP="00593224">
            <w:pPr>
              <w:rPr>
                <w:rFonts w:eastAsia="宋体" w:cs="Arial"/>
                <w:b/>
                <w:bCs/>
                <w:color w:val="000000"/>
                <w:sz w:val="18"/>
                <w:szCs w:val="18"/>
                <w:lang w:val="en-US" w:eastAsia="zh-CN"/>
              </w:rPr>
            </w:pPr>
            <w:r w:rsidRPr="00B07B6E">
              <w:rPr>
                <w:rFonts w:eastAsia="宋体" w:cs="Arial"/>
                <w:b/>
                <w:bCs/>
                <w:color w:val="000000"/>
                <w:sz w:val="18"/>
                <w:szCs w:val="18"/>
                <w:lang w:val="en-US" w:eastAsia="zh-CN"/>
              </w:rPr>
              <w:t>open issues / comments</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DL_1A-3A_n7A_UL_1A_n7A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pCR: R4-1901431</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DL_1A-3A_n7A_UL_3A_n7A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pCR: R4-1901431</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DL_1A-3C_n7A_UL_1A_n7A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pCR: R4-1901431</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DL_1A-3C_n7A_UL_3C_n7A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pCR: R4-1901431</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DL_1A-3C_n7A_UL_3A_n7A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pCR: R4-1901431</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DL_1A-3C_n28A_UL_1A_n28A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DL_1A-3C_n28A_UL_3C_n28A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DL_1A-3C_n28A_UL_3A_n28A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DL_1A-7C_n28A_UL_1A_n28A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DL_1A-7C_n28A_UL_7C_n28A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DL_3C-7A_n28A_UL_3C_n28A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DL_3C-7A_n28A_UL_3A_n28A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DL_3C-7A_n28A_UL_7A_n28A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DL_3A-7C_n28A_UL_3A_n28A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DL_3A-7C_n28A_UL_7C_n28A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DL_3C-7C_n28A_UL_3C_n28A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DL_3C-7C_n28A_UL_3A_n28A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DL_3C-7C_n28A_UL_7C_n28A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DL_3C-20A_n28A_UL_3C_n28A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DL_3C-20A_n28A_UL_3A_n28A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DL_3C-20A_n28A_UL_20A_n28A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CR 38.101-3: R4-1901432</w:t>
            </w:r>
          </w:p>
          <w:p w:rsidR="00593224" w:rsidRPr="007313EF" w:rsidRDefault="00593224" w:rsidP="00593224">
            <w:pPr>
              <w:rPr>
                <w:sz w:val="18"/>
                <w:szCs w:val="18"/>
              </w:rPr>
            </w:pPr>
            <w:r w:rsidRPr="007313EF">
              <w:rPr>
                <w:sz w:val="18"/>
                <w:szCs w:val="18"/>
              </w:rPr>
              <w:t>Big CR 38.101-3: R4-1900900,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DL_1A-7C_n78A_UL_1A_n78A</w:t>
            </w:r>
          </w:p>
        </w:tc>
        <w:tc>
          <w:tcPr>
            <w:tcW w:w="348" w:type="pct"/>
            <w:shd w:val="clear" w:color="auto" w:fill="auto"/>
          </w:tcPr>
          <w:p w:rsidR="00593224" w:rsidRPr="007313EF" w:rsidRDefault="00593224" w:rsidP="00593224">
            <w:pPr>
              <w:rPr>
                <w:sz w:val="18"/>
                <w:szCs w:val="18"/>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pCR: R4-1810399, R4-1812790;</w:t>
            </w:r>
          </w:p>
          <w:p w:rsidR="00593224" w:rsidRPr="007313EF" w:rsidRDefault="00593224" w:rsidP="00593224">
            <w:pPr>
              <w:rPr>
                <w:sz w:val="18"/>
                <w:szCs w:val="18"/>
              </w:rPr>
            </w:pPr>
            <w:r w:rsidRPr="007313EF">
              <w:rPr>
                <w:sz w:val="18"/>
                <w:szCs w:val="18"/>
                <w:lang w:val="en-US"/>
              </w:rPr>
              <w:t>big CR 38.101-3: R4-1815212,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lang w:val="en-US"/>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DL_1A-7C_n78A_UL_7A_n78A</w:t>
            </w:r>
          </w:p>
        </w:tc>
        <w:tc>
          <w:tcPr>
            <w:tcW w:w="348" w:type="pct"/>
            <w:shd w:val="clear" w:color="auto" w:fill="auto"/>
          </w:tcPr>
          <w:p w:rsidR="00593224" w:rsidRPr="007313EF" w:rsidRDefault="00593224" w:rsidP="00593224">
            <w:pPr>
              <w:rPr>
                <w:sz w:val="18"/>
                <w:szCs w:val="18"/>
                <w:lang w:val="it-IT"/>
              </w:rPr>
            </w:pPr>
            <w:r w:rsidRPr="007313EF">
              <w:rPr>
                <w:sz w:val="18"/>
                <w:szCs w:val="18"/>
                <w:lang w:val="it-IT"/>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pCR: R4-1810399, R4-1812790;</w:t>
            </w:r>
          </w:p>
          <w:p w:rsidR="00593224" w:rsidRPr="007313EF" w:rsidRDefault="00593224" w:rsidP="00593224">
            <w:pPr>
              <w:rPr>
                <w:sz w:val="18"/>
                <w:szCs w:val="18"/>
              </w:rPr>
            </w:pPr>
            <w:r w:rsidRPr="007313EF">
              <w:rPr>
                <w:sz w:val="18"/>
                <w:szCs w:val="18"/>
                <w:lang w:val="en-US"/>
              </w:rPr>
              <w:t>big CR 38.101-3: R4-1815212,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lang w:val="en-US"/>
              </w:rPr>
            </w:pPr>
            <w:r w:rsidRPr="007313EF">
              <w:rPr>
                <w:sz w:val="18"/>
                <w:szCs w:val="18"/>
                <w:lang w:val="en-US"/>
              </w:rPr>
              <w:t>Completed</w:t>
            </w:r>
          </w:p>
        </w:tc>
      </w:tr>
      <w:tr w:rsidR="00593224" w:rsidRPr="007313EF" w:rsidTr="00593224">
        <w:trPr>
          <w:jc w:val="center"/>
        </w:trPr>
        <w:tc>
          <w:tcPr>
            <w:tcW w:w="1040" w:type="pct"/>
            <w:shd w:val="clear" w:color="auto" w:fill="auto"/>
          </w:tcPr>
          <w:p w:rsidR="00593224" w:rsidRPr="007313EF" w:rsidRDefault="00593224" w:rsidP="00593224">
            <w:pPr>
              <w:rPr>
                <w:sz w:val="18"/>
                <w:szCs w:val="18"/>
              </w:rPr>
            </w:pPr>
            <w:r w:rsidRPr="007313EF">
              <w:rPr>
                <w:sz w:val="18"/>
                <w:szCs w:val="18"/>
              </w:rPr>
              <w:t>DL_1A-7C_n78A_UL_7C_n78A</w:t>
            </w:r>
          </w:p>
        </w:tc>
        <w:tc>
          <w:tcPr>
            <w:tcW w:w="348" w:type="pct"/>
            <w:shd w:val="clear" w:color="auto" w:fill="auto"/>
          </w:tcPr>
          <w:p w:rsidR="00593224" w:rsidRPr="007313EF" w:rsidRDefault="00593224" w:rsidP="00593224">
            <w:pPr>
              <w:rPr>
                <w:sz w:val="18"/>
                <w:szCs w:val="18"/>
              </w:rPr>
            </w:pPr>
            <w:r w:rsidRPr="007313EF">
              <w:rPr>
                <w:sz w:val="18"/>
                <w:szCs w:val="18"/>
              </w:rPr>
              <w:t>Rel-15</w:t>
            </w:r>
          </w:p>
        </w:tc>
        <w:tc>
          <w:tcPr>
            <w:tcW w:w="649" w:type="pct"/>
            <w:shd w:val="clear" w:color="auto" w:fill="auto"/>
          </w:tcPr>
          <w:p w:rsidR="00593224" w:rsidRPr="007313EF" w:rsidRDefault="00593224" w:rsidP="00593224">
            <w:pPr>
              <w:rPr>
                <w:sz w:val="18"/>
                <w:szCs w:val="18"/>
              </w:rPr>
            </w:pPr>
            <w:r w:rsidRPr="007313EF">
              <w:rPr>
                <w:sz w:val="18"/>
                <w:szCs w:val="18"/>
              </w:rPr>
              <w:t>S. Truelove, BT plc</w:t>
            </w:r>
          </w:p>
        </w:tc>
        <w:tc>
          <w:tcPr>
            <w:tcW w:w="1225" w:type="pct"/>
            <w:shd w:val="clear" w:color="auto" w:fill="auto"/>
          </w:tcPr>
          <w:p w:rsidR="00593224" w:rsidRPr="007313EF" w:rsidRDefault="00593224" w:rsidP="00593224">
            <w:pPr>
              <w:rPr>
                <w:sz w:val="18"/>
                <w:szCs w:val="18"/>
              </w:rPr>
            </w:pPr>
            <w:r w:rsidRPr="007313EF">
              <w:rPr>
                <w:sz w:val="18"/>
                <w:szCs w:val="18"/>
              </w:rPr>
              <w:t>pCR: R4-1810399, R4-1812790;</w:t>
            </w:r>
          </w:p>
          <w:p w:rsidR="00593224" w:rsidRPr="007313EF" w:rsidRDefault="00593224" w:rsidP="00593224">
            <w:pPr>
              <w:rPr>
                <w:sz w:val="18"/>
                <w:szCs w:val="18"/>
              </w:rPr>
            </w:pPr>
            <w:r w:rsidRPr="007313EF">
              <w:rPr>
                <w:sz w:val="18"/>
                <w:szCs w:val="18"/>
              </w:rPr>
              <w:t>big CR 38.101-3: R4-1815212, R4-1905498</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538" w:type="pct"/>
            <w:shd w:val="clear" w:color="auto" w:fill="auto"/>
          </w:tcPr>
          <w:p w:rsidR="00593224" w:rsidRPr="007313EF" w:rsidRDefault="00593224" w:rsidP="00593224">
            <w:pPr>
              <w:rPr>
                <w:sz w:val="18"/>
                <w:szCs w:val="18"/>
              </w:rPr>
            </w:pPr>
            <w:r w:rsidRPr="007313EF">
              <w:rPr>
                <w:sz w:val="18"/>
                <w:szCs w:val="18"/>
              </w:rPr>
              <w:t>Yes</w:t>
            </w:r>
          </w:p>
        </w:tc>
        <w:tc>
          <w:tcPr>
            <w:tcW w:w="661" w:type="pct"/>
            <w:shd w:val="clear" w:color="auto" w:fill="auto"/>
          </w:tcPr>
          <w:p w:rsidR="00593224" w:rsidRPr="007313EF" w:rsidRDefault="00593224" w:rsidP="00593224">
            <w:pPr>
              <w:rPr>
                <w:sz w:val="18"/>
                <w:szCs w:val="18"/>
              </w:rPr>
            </w:pPr>
            <w:r w:rsidRPr="007313EF">
              <w:rPr>
                <w:sz w:val="18"/>
                <w:szCs w:val="18"/>
              </w:rPr>
              <w:t>Completed</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DL_1A-11A_n77A_UL_1A_n77A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R4-1904905</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DL_1A-11A_n77A_UL_11A_n77A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R4-1904905</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DL_1A-11A_n78A_UL_1A_n78A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R4-1902996</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DL_1A-11A_n78A_UL_11A_n78A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R4-1902996</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DL_1A-11A_n257A_UL_1A_n257A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R4-1902971</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DL_1A-11A_n257A_UL_11A_n257A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R4-1902971</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DL_1A-11A_n257D_UL_1A_n257A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R4-1902971</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DL_1A-11A_n257D_UL_11A_n257A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R4-1902971</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DL_8A-11A_n77A_UL_8A_n77A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R4-1902997</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DL_8A-11A_n77A_UL_11A_n77A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R4-1902997</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DL_8A-11A_n78A_UL_8A_n78A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R4-1902998</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DL_8A-11A_n78A_UL_11A_n78A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R4-1902998</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DL_8A-11A_n257A_UL_8A_n257A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R4-1902972</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DL_8A-11A_n257A_UL_11A_n257A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R4-1902972</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DL_8A-11A_n257D_UL_8A_n257A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R4-1902972</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DL_8A-11A_n257D_UL_11A_n257A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Masashi Fushiki,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TR 37.716-21-11: R4-1902972</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DL_28A-41C_n77A_UL_28A_n77A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Kenichi Kihara,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R4-1902994(draft CR)</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DL_28A-41C_n77A_UL_41A_n77A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Kenichi Kihara,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R4-1902994(draft CR)</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DL_28A-41C_n78A_UL_28A_n78A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Kenichi Kihara,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R4-1902994(draft CR)</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DL_28A-41C_n78A_UL_41A_n78A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Kenichi Kihara,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R4-1902994(draft CR)</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DL_28A-41C_n79A_UL_28A_n79A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Kenichi Kihara,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R4-1902994(draft CR)</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DL_28A-41C_n79A_UL_41A_n79A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Kenichi Kihara,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R4-1902994(draft CR)</w:t>
            </w:r>
            <w:r w:rsidRPr="007313EF">
              <w:rPr>
                <w:sz w:val="18"/>
                <w:szCs w:val="18"/>
              </w:rPr>
              <w:b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DC_1A-3A_n77C_UL_3A_n77C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DC_1A-3A_n78C_UL_3A_n78C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DC_1A-3A_n79C_UL_3A_n79C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DC_1A-19A_n77C_UL_1A_n77C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DC_1A-19A_n78C_UL_1A_n78C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DC_1A-19A_n79C_UL_19A_n79C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DC_1A-19A_n79C_UL_1A_n79C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DC_1A-21A_n77C_UL_1A_n77C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DC_1A-21A_n77C_UL_21A_n77C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DC_1A-21A_n78C_UL_1A_n78C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DC_1A-21A_n78C_UL_21A_n78C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DC_1A-21A_n79C_UL_1A_n79C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DC_1A-21A_n79C_UL_21A_n79C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DC_1A-42A_n77C_UL_1A_n77C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DC_1A-42A_n78C_UL_1A_n78C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DC_1A-42A_n79C_UL_1A_n79C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DC_1A-42C_n77C_UL_1A_n77C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DC_1A-42C_n78C_UL_1A_n78C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DC_1A-42C_n79C_UL_1A_n79C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DC_1A-42E_n79C_UL_1A_n79C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DC_1A-42E_n78C_UL_1A_n78C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DC_1A-42E_n77C_UL_1A_n77C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DC_1A-42D_n79C_UL_1A_n79C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DC_1A-42D_n78C_UL_1A_n78C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DC_1A-42D_n77C_UL_1A_n77C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DC_3A-19A_n77C_UL_3A_n77C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DC_3A-19A_n78C_UL_3A_n78C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DC_3A-19A_n79C_UL_19A_n79C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DC_3A-19A_n79C_UL_3A_n79C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DC_3A-19A_n78C_UL_19A_n78C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DC_3A-19A_n77C_UL_19A_n77C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DC_3A-21A_n77C_UL_3A_n77C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DC_3A-21A_n78C_UL_3A_n78C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DC_3A-21A_n79C_UL_3A_n79C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DC_3A-28A_n77C_UL_3A_n77C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DC_3A-28A_n78C_UL_3A_n78C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DC_3A-28A_n79C_UL_3A_n79C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DC_3A-42C_n77C_UL_3A_n77C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DC_3A-42C_n78C_UL_3A_n78C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DC_3A-42C_n79C_UL_3A_n79C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DC_3A-42E_n79C_UL_3A_n79C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DC_3A-42E_n78C_UL_3A_n78C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DC_3A-42E_n77C_UL_3A_n77C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DC_3A-42D_n79C_UL_3A_n79C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DC_3A-42D_n78C_UL_3A_n78C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DC_3A-42D_n77C_UL_3A_n77C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DC_3A-21A_n78C_UL_21A_n78C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DC_3A-21A_n77C_UL_21A_n77C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DC_19A-21A_n77C_UL_21A_n77C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DC_19A-21A_n78C_UL_21A_n78C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DC_19A-21A_n79C_UL_19A_n79C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DC_19A-21A_n79C_UL_21A_n79C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DC_19A-42A_n79C_UL_19A_n79C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DC_19A-42C_n79C_UL_19A_n79C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DC_19A-42D_n78C_UL_19A_n78C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DC_19A-42D_n77C_UL_19A_n77C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DC_19A-42C_n78C_UL_19A_n78C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DC_19A-42C_n77C_UL_19A_n77C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DC_19A-42A_n78C_UL_19A_n78C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DC_19A-42A_n77C_UL_19A_n77C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DC_19A-21A_n78C_UL_19A_n78C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DC_19A-21A_n77C_UL_19A_n77C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DC_21A-42A_n77C_UL_21A_n77C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DC_21A-42A_n78C_UL_21A_n78C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DC_21A-42A_n79C_UL_21A_n79C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DC_21A-42C_n77C_UL_21A_n77C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DC_21A-42C_n78C_UL_21A_n78C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DC_21A-42C_n79C_UL_21A_n79C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DC_21A-42E_n79C_UL_21A_n79C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DC_21A-42E_n78C_UL_21A_n78C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DC_21A-42E_n77C_UL_21A_n77C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DC_21A-42D_n79C_UL_21A_n79C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DC_21A-42D_n78C_UL_21A_n78C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DC_21A-42D_n77C_UL_21A_n77C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DC_28A-42C_n77C_UL_28A_n77C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DC_28A-42C_n78C_UL_28A_n78C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DC_28A-42C_n78C_UL_28A_n78C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DC_28A-42D_n77C_UL_28A_n77C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DC_28A-42D_n78C_UL_28A_n78C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DC_28A-42D_n79C_UL_28A_n79C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UL intra-band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DL_3A-21A_n77(2A)_UL_3A_n77A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DL_1A-3A_n77(2A)_UL_3A_n77A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DL_1A-3A_n77(2A)_UL_1A_n77A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DL_1A-42A_n77(2A)_UL_1A_n77A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DL_1A-21A_n77(2A)_UL_1A_n77A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DL_3A-19A_n77(2A)_UL_19A_n77A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DL_3A-21A_n77(2A)_UL_21A_n77A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DL_19A-42A_n77(2A)_UL_19A_n77A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DL_19A-21A_n77(2A)_UL_19A_n77A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DL_21A-42A_n77(2A)_UL_21A_n77A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DL_3A-42A_n77(2A)_UL_3A_n77A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Fundamental requirements for DL intra-band non-contiguous CA is 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DC_1A-3A_n257A_UL_3A_n257A</w:t>
            </w:r>
          </w:p>
          <w:p w:rsidR="00593224" w:rsidRPr="007313EF" w:rsidRDefault="00593224" w:rsidP="00593224">
            <w:pPr>
              <w:rPr>
                <w:sz w:val="18"/>
                <w:szCs w:val="18"/>
              </w:rPr>
            </w:pPr>
            <w:r w:rsidRPr="007313EF">
              <w:rPr>
                <w:sz w:val="18"/>
                <w:szCs w:val="18"/>
              </w:rPr>
              <w:t>DC_1A-3A_n257G_UL_3A_n257G</w:t>
            </w:r>
          </w:p>
          <w:p w:rsidR="00593224" w:rsidRPr="007313EF" w:rsidRDefault="00593224" w:rsidP="00593224">
            <w:pPr>
              <w:rPr>
                <w:sz w:val="18"/>
                <w:szCs w:val="18"/>
              </w:rPr>
            </w:pPr>
            <w:r w:rsidRPr="007313EF">
              <w:rPr>
                <w:sz w:val="18"/>
                <w:szCs w:val="18"/>
              </w:rPr>
              <w:t>DC_1A-3A_n257H_UL_3A_n257G</w:t>
            </w:r>
          </w:p>
          <w:p w:rsidR="00593224" w:rsidRPr="007313EF" w:rsidRDefault="00593224" w:rsidP="00593224">
            <w:pPr>
              <w:rPr>
                <w:sz w:val="18"/>
                <w:szCs w:val="18"/>
              </w:rPr>
            </w:pPr>
            <w:r w:rsidRPr="007313EF">
              <w:rPr>
                <w:sz w:val="18"/>
                <w:szCs w:val="18"/>
              </w:rPr>
              <w:t>DC_1A-3A_n257H_UL_3A_n257H</w:t>
            </w:r>
          </w:p>
          <w:p w:rsidR="00593224" w:rsidRPr="007313EF" w:rsidRDefault="00593224" w:rsidP="00593224">
            <w:pPr>
              <w:rPr>
                <w:sz w:val="18"/>
                <w:szCs w:val="18"/>
              </w:rPr>
            </w:pPr>
            <w:r w:rsidRPr="007313EF">
              <w:rPr>
                <w:sz w:val="18"/>
                <w:szCs w:val="18"/>
              </w:rPr>
              <w:t>DC_1A-3A_n257I_UL_3A_n257G</w:t>
            </w:r>
          </w:p>
          <w:p w:rsidR="00593224" w:rsidRPr="007313EF" w:rsidRDefault="00593224" w:rsidP="00593224">
            <w:pPr>
              <w:rPr>
                <w:sz w:val="18"/>
                <w:szCs w:val="18"/>
              </w:rPr>
            </w:pPr>
            <w:r w:rsidRPr="007313EF">
              <w:rPr>
                <w:sz w:val="18"/>
                <w:szCs w:val="18"/>
              </w:rPr>
              <w:t>DC_1A-3A_n257I_UL_3A_n257H</w:t>
            </w:r>
          </w:p>
          <w:p w:rsidR="00593224" w:rsidRPr="007313EF" w:rsidRDefault="00593224" w:rsidP="00593224">
            <w:pPr>
              <w:rPr>
                <w:sz w:val="18"/>
                <w:szCs w:val="18"/>
              </w:rPr>
            </w:pPr>
            <w:r w:rsidRPr="007313EF">
              <w:rPr>
                <w:sz w:val="18"/>
                <w:szCs w:val="18"/>
              </w:rPr>
              <w:t>DC_1A-3A_n257I_UL_3A_n257I</w:t>
            </w:r>
          </w:p>
          <w:p w:rsidR="00593224" w:rsidRPr="007313EF" w:rsidRDefault="00593224" w:rsidP="00593224">
            <w:pPr>
              <w:rPr>
                <w:sz w:val="18"/>
                <w:szCs w:val="18"/>
              </w:rPr>
            </w:pPr>
            <w:r w:rsidRPr="007313EF">
              <w:rPr>
                <w:sz w:val="18"/>
                <w:szCs w:val="18"/>
              </w:rPr>
              <w:t>DC_1A-3A_n257J_UL_3A_n257G</w:t>
            </w:r>
          </w:p>
          <w:p w:rsidR="00593224" w:rsidRPr="007313EF" w:rsidRDefault="00593224" w:rsidP="00593224">
            <w:pPr>
              <w:rPr>
                <w:sz w:val="18"/>
                <w:szCs w:val="18"/>
              </w:rPr>
            </w:pPr>
            <w:r w:rsidRPr="007313EF">
              <w:rPr>
                <w:sz w:val="18"/>
                <w:szCs w:val="18"/>
              </w:rPr>
              <w:t>DC_1A-3A_n257J_UL_3A_n257H</w:t>
            </w:r>
          </w:p>
          <w:p w:rsidR="00593224" w:rsidRPr="007313EF" w:rsidRDefault="00593224" w:rsidP="00593224">
            <w:pPr>
              <w:rPr>
                <w:sz w:val="18"/>
                <w:szCs w:val="18"/>
              </w:rPr>
            </w:pPr>
            <w:r w:rsidRPr="007313EF">
              <w:rPr>
                <w:sz w:val="18"/>
                <w:szCs w:val="18"/>
              </w:rPr>
              <w:t>DC_1A-3A_n257J_UL_3A_n257I</w:t>
            </w:r>
          </w:p>
          <w:p w:rsidR="00593224" w:rsidRPr="007313EF" w:rsidRDefault="00593224" w:rsidP="00593224">
            <w:pPr>
              <w:rPr>
                <w:sz w:val="18"/>
                <w:szCs w:val="18"/>
              </w:rPr>
            </w:pPr>
            <w:r w:rsidRPr="007313EF">
              <w:rPr>
                <w:sz w:val="18"/>
                <w:szCs w:val="18"/>
              </w:rPr>
              <w:t>DC_1A-3A_n257J_UL_3A_n257J</w:t>
            </w:r>
          </w:p>
          <w:p w:rsidR="00593224" w:rsidRPr="007313EF" w:rsidRDefault="00593224" w:rsidP="00593224">
            <w:pPr>
              <w:rPr>
                <w:sz w:val="18"/>
                <w:szCs w:val="18"/>
              </w:rPr>
            </w:pPr>
            <w:r w:rsidRPr="007313EF">
              <w:rPr>
                <w:sz w:val="18"/>
                <w:szCs w:val="18"/>
              </w:rPr>
              <w:t>DC_1A-3A_n257K_UL_3A_n257G</w:t>
            </w:r>
          </w:p>
          <w:p w:rsidR="00593224" w:rsidRPr="007313EF" w:rsidRDefault="00593224" w:rsidP="00593224">
            <w:pPr>
              <w:rPr>
                <w:sz w:val="18"/>
                <w:szCs w:val="18"/>
              </w:rPr>
            </w:pPr>
            <w:r w:rsidRPr="007313EF">
              <w:rPr>
                <w:sz w:val="18"/>
                <w:szCs w:val="18"/>
              </w:rPr>
              <w:t>DC_1A-3A_n257K_UL_3A_n257H</w:t>
            </w:r>
          </w:p>
          <w:p w:rsidR="00593224" w:rsidRPr="007313EF" w:rsidRDefault="00593224" w:rsidP="00593224">
            <w:pPr>
              <w:rPr>
                <w:sz w:val="18"/>
                <w:szCs w:val="18"/>
              </w:rPr>
            </w:pPr>
            <w:r w:rsidRPr="007313EF">
              <w:rPr>
                <w:sz w:val="18"/>
                <w:szCs w:val="18"/>
              </w:rPr>
              <w:t>DC_1A-3A_n257K_UL_3A_n257I</w:t>
            </w:r>
          </w:p>
          <w:p w:rsidR="00593224" w:rsidRPr="007313EF" w:rsidRDefault="00593224" w:rsidP="00593224">
            <w:pPr>
              <w:rPr>
                <w:sz w:val="18"/>
                <w:szCs w:val="18"/>
              </w:rPr>
            </w:pPr>
            <w:r w:rsidRPr="007313EF">
              <w:rPr>
                <w:sz w:val="18"/>
                <w:szCs w:val="18"/>
              </w:rPr>
              <w:t>DC_1A-3A_n257K_UL_3A_n257J</w:t>
            </w:r>
          </w:p>
          <w:p w:rsidR="00593224" w:rsidRPr="007313EF" w:rsidRDefault="00593224" w:rsidP="00593224">
            <w:pPr>
              <w:rPr>
                <w:sz w:val="18"/>
                <w:szCs w:val="18"/>
              </w:rPr>
            </w:pPr>
            <w:r w:rsidRPr="007313EF">
              <w:rPr>
                <w:sz w:val="18"/>
                <w:szCs w:val="18"/>
              </w:rPr>
              <w:t>DC_1A-3A_n257K_UL_3A_n257K</w:t>
            </w:r>
          </w:p>
          <w:p w:rsidR="00593224" w:rsidRPr="007313EF" w:rsidRDefault="00593224" w:rsidP="00593224">
            <w:pPr>
              <w:rPr>
                <w:sz w:val="18"/>
                <w:szCs w:val="18"/>
              </w:rPr>
            </w:pPr>
            <w:r w:rsidRPr="007313EF">
              <w:rPr>
                <w:sz w:val="18"/>
                <w:szCs w:val="18"/>
              </w:rPr>
              <w:t>DC_1A-3A_n257L_UL_3A_n257G</w:t>
            </w:r>
          </w:p>
          <w:p w:rsidR="00593224" w:rsidRPr="007313EF" w:rsidRDefault="00593224" w:rsidP="00593224">
            <w:pPr>
              <w:rPr>
                <w:sz w:val="18"/>
                <w:szCs w:val="18"/>
              </w:rPr>
            </w:pPr>
            <w:r w:rsidRPr="007313EF">
              <w:rPr>
                <w:sz w:val="18"/>
                <w:szCs w:val="18"/>
              </w:rPr>
              <w:t>DC_1A-3A_n257L_UL_3A_n257H</w:t>
            </w:r>
          </w:p>
          <w:p w:rsidR="00593224" w:rsidRPr="007313EF" w:rsidRDefault="00593224" w:rsidP="00593224">
            <w:pPr>
              <w:rPr>
                <w:sz w:val="18"/>
                <w:szCs w:val="18"/>
              </w:rPr>
            </w:pPr>
            <w:r w:rsidRPr="007313EF">
              <w:rPr>
                <w:sz w:val="18"/>
                <w:szCs w:val="18"/>
              </w:rPr>
              <w:t>DC_1A-3A_n257L_UL_3A_n257I</w:t>
            </w:r>
          </w:p>
          <w:p w:rsidR="00593224" w:rsidRPr="007313EF" w:rsidRDefault="00593224" w:rsidP="00593224">
            <w:pPr>
              <w:rPr>
                <w:sz w:val="18"/>
                <w:szCs w:val="18"/>
              </w:rPr>
            </w:pPr>
            <w:r w:rsidRPr="007313EF">
              <w:rPr>
                <w:sz w:val="18"/>
                <w:szCs w:val="18"/>
              </w:rPr>
              <w:t>DC_1A-3A_n257L_UL_3A_n257J</w:t>
            </w:r>
          </w:p>
          <w:p w:rsidR="00593224" w:rsidRPr="007313EF" w:rsidRDefault="00593224" w:rsidP="00593224">
            <w:pPr>
              <w:rPr>
                <w:sz w:val="18"/>
                <w:szCs w:val="18"/>
              </w:rPr>
            </w:pPr>
            <w:r w:rsidRPr="007313EF">
              <w:rPr>
                <w:sz w:val="18"/>
                <w:szCs w:val="18"/>
              </w:rPr>
              <w:t>DC_1A-3A_n257L_UL_3A_n257K</w:t>
            </w:r>
          </w:p>
          <w:p w:rsidR="00593224" w:rsidRPr="007313EF" w:rsidRDefault="00593224" w:rsidP="00593224">
            <w:pPr>
              <w:rPr>
                <w:sz w:val="18"/>
                <w:szCs w:val="18"/>
              </w:rPr>
            </w:pPr>
            <w:r w:rsidRPr="007313EF">
              <w:rPr>
                <w:sz w:val="18"/>
                <w:szCs w:val="18"/>
              </w:rPr>
              <w:t>DC_1A-3A_n257L_UL_3A_n257L</w:t>
            </w:r>
          </w:p>
          <w:p w:rsidR="00593224" w:rsidRPr="007313EF" w:rsidRDefault="00593224" w:rsidP="00593224">
            <w:pPr>
              <w:rPr>
                <w:sz w:val="18"/>
                <w:szCs w:val="18"/>
              </w:rPr>
            </w:pPr>
            <w:r w:rsidRPr="007313EF">
              <w:rPr>
                <w:sz w:val="18"/>
                <w:szCs w:val="18"/>
              </w:rPr>
              <w:t>DC_1A-3A_n257M_UL_3A_n257G</w:t>
            </w:r>
          </w:p>
          <w:p w:rsidR="00593224" w:rsidRPr="007313EF" w:rsidRDefault="00593224" w:rsidP="00593224">
            <w:pPr>
              <w:rPr>
                <w:sz w:val="18"/>
                <w:szCs w:val="18"/>
              </w:rPr>
            </w:pPr>
            <w:r w:rsidRPr="007313EF">
              <w:rPr>
                <w:sz w:val="18"/>
                <w:szCs w:val="18"/>
              </w:rPr>
              <w:t>DC_1A-3A_n257M_UL_3A_n257H</w:t>
            </w:r>
          </w:p>
          <w:p w:rsidR="00593224" w:rsidRPr="007313EF" w:rsidRDefault="00593224" w:rsidP="00593224">
            <w:pPr>
              <w:rPr>
                <w:sz w:val="18"/>
                <w:szCs w:val="18"/>
              </w:rPr>
            </w:pPr>
            <w:r w:rsidRPr="007313EF">
              <w:rPr>
                <w:sz w:val="18"/>
                <w:szCs w:val="18"/>
              </w:rPr>
              <w:t>DC_1A-3A_n257M_UL_3A_n257I</w:t>
            </w:r>
          </w:p>
          <w:p w:rsidR="00593224" w:rsidRPr="007313EF" w:rsidRDefault="00593224" w:rsidP="00593224">
            <w:pPr>
              <w:rPr>
                <w:sz w:val="18"/>
                <w:szCs w:val="18"/>
              </w:rPr>
            </w:pPr>
            <w:r w:rsidRPr="007313EF">
              <w:rPr>
                <w:sz w:val="18"/>
                <w:szCs w:val="18"/>
              </w:rPr>
              <w:t>DC_1A-3A_n257M_UL_3A_n257J</w:t>
            </w:r>
          </w:p>
          <w:p w:rsidR="00593224" w:rsidRPr="007313EF" w:rsidRDefault="00593224" w:rsidP="00593224">
            <w:pPr>
              <w:rPr>
                <w:sz w:val="18"/>
                <w:szCs w:val="18"/>
              </w:rPr>
            </w:pPr>
            <w:r w:rsidRPr="007313EF">
              <w:rPr>
                <w:sz w:val="18"/>
                <w:szCs w:val="18"/>
              </w:rPr>
              <w:t>DC_1A-3A_n257M_UL_3A_n257K</w:t>
            </w:r>
          </w:p>
          <w:p w:rsidR="00593224" w:rsidRPr="007313EF" w:rsidRDefault="00593224" w:rsidP="00593224">
            <w:pPr>
              <w:rPr>
                <w:sz w:val="18"/>
                <w:szCs w:val="18"/>
              </w:rPr>
            </w:pPr>
            <w:r w:rsidRPr="007313EF">
              <w:rPr>
                <w:sz w:val="18"/>
                <w:szCs w:val="18"/>
              </w:rPr>
              <w:t>DC_1A-3A_n257M_UL_3A_n257L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DC_1A-19A_n257A_UL_1A_n257A</w:t>
            </w:r>
          </w:p>
          <w:p w:rsidR="00593224" w:rsidRPr="007313EF" w:rsidRDefault="00593224" w:rsidP="00593224">
            <w:pPr>
              <w:rPr>
                <w:sz w:val="18"/>
                <w:szCs w:val="18"/>
              </w:rPr>
            </w:pPr>
            <w:r w:rsidRPr="007313EF">
              <w:rPr>
                <w:sz w:val="18"/>
                <w:szCs w:val="18"/>
              </w:rPr>
              <w:t>DC_1A-19A_n257G_UL_1A_n257G</w:t>
            </w:r>
          </w:p>
          <w:p w:rsidR="00593224" w:rsidRPr="007313EF" w:rsidRDefault="00593224" w:rsidP="00593224">
            <w:pPr>
              <w:rPr>
                <w:sz w:val="18"/>
                <w:szCs w:val="18"/>
              </w:rPr>
            </w:pPr>
            <w:r w:rsidRPr="007313EF">
              <w:rPr>
                <w:sz w:val="18"/>
                <w:szCs w:val="18"/>
              </w:rPr>
              <w:t>DC_1A-19A_n257H_UL_1A_n257G</w:t>
            </w:r>
          </w:p>
          <w:p w:rsidR="00593224" w:rsidRPr="007313EF" w:rsidRDefault="00593224" w:rsidP="00593224">
            <w:pPr>
              <w:rPr>
                <w:sz w:val="18"/>
                <w:szCs w:val="18"/>
              </w:rPr>
            </w:pPr>
            <w:r w:rsidRPr="007313EF">
              <w:rPr>
                <w:sz w:val="18"/>
                <w:szCs w:val="18"/>
              </w:rPr>
              <w:t>DC_1A-19A_n257H_UL_1A_n257H</w:t>
            </w:r>
          </w:p>
          <w:p w:rsidR="00593224" w:rsidRPr="007313EF" w:rsidRDefault="00593224" w:rsidP="00593224">
            <w:pPr>
              <w:rPr>
                <w:sz w:val="18"/>
                <w:szCs w:val="18"/>
              </w:rPr>
            </w:pPr>
            <w:r w:rsidRPr="007313EF">
              <w:rPr>
                <w:sz w:val="18"/>
                <w:szCs w:val="18"/>
              </w:rPr>
              <w:t>DC_1A-19A_n257I_UL_1A_n257G</w:t>
            </w:r>
          </w:p>
          <w:p w:rsidR="00593224" w:rsidRPr="007313EF" w:rsidRDefault="00593224" w:rsidP="00593224">
            <w:pPr>
              <w:rPr>
                <w:sz w:val="18"/>
                <w:szCs w:val="18"/>
              </w:rPr>
            </w:pPr>
            <w:r w:rsidRPr="007313EF">
              <w:rPr>
                <w:sz w:val="18"/>
                <w:szCs w:val="18"/>
              </w:rPr>
              <w:t>DC_1A-19A_n257I_UL_1A_n257H</w:t>
            </w:r>
          </w:p>
          <w:p w:rsidR="00593224" w:rsidRPr="007313EF" w:rsidRDefault="00593224" w:rsidP="00593224">
            <w:pPr>
              <w:rPr>
                <w:sz w:val="18"/>
                <w:szCs w:val="18"/>
              </w:rPr>
            </w:pPr>
            <w:r w:rsidRPr="007313EF">
              <w:rPr>
                <w:sz w:val="18"/>
                <w:szCs w:val="18"/>
              </w:rPr>
              <w:t>DC_1A-19A_n257I_UL_1A_n257I</w:t>
            </w:r>
          </w:p>
          <w:p w:rsidR="00593224" w:rsidRPr="007313EF" w:rsidRDefault="00593224" w:rsidP="00593224">
            <w:pPr>
              <w:rPr>
                <w:sz w:val="18"/>
                <w:szCs w:val="18"/>
              </w:rPr>
            </w:pPr>
            <w:r w:rsidRPr="007313EF">
              <w:rPr>
                <w:sz w:val="18"/>
                <w:szCs w:val="18"/>
              </w:rPr>
              <w:t>DC_1A-19A_n257J_UL_1A_n257G</w:t>
            </w:r>
          </w:p>
          <w:p w:rsidR="00593224" w:rsidRPr="007313EF" w:rsidRDefault="00593224" w:rsidP="00593224">
            <w:pPr>
              <w:rPr>
                <w:sz w:val="18"/>
                <w:szCs w:val="18"/>
              </w:rPr>
            </w:pPr>
            <w:r w:rsidRPr="007313EF">
              <w:rPr>
                <w:sz w:val="18"/>
                <w:szCs w:val="18"/>
              </w:rPr>
              <w:t>DC_1A-19A_n257J_UL_1A_n257H</w:t>
            </w:r>
          </w:p>
          <w:p w:rsidR="00593224" w:rsidRPr="007313EF" w:rsidRDefault="00593224" w:rsidP="00593224">
            <w:pPr>
              <w:rPr>
                <w:sz w:val="18"/>
                <w:szCs w:val="18"/>
              </w:rPr>
            </w:pPr>
            <w:r w:rsidRPr="007313EF">
              <w:rPr>
                <w:sz w:val="18"/>
                <w:szCs w:val="18"/>
              </w:rPr>
              <w:t>DC_1A-19A_n257J_UL_1A_n257I</w:t>
            </w:r>
          </w:p>
          <w:p w:rsidR="00593224" w:rsidRPr="007313EF" w:rsidRDefault="00593224" w:rsidP="00593224">
            <w:pPr>
              <w:rPr>
                <w:sz w:val="18"/>
                <w:szCs w:val="18"/>
              </w:rPr>
            </w:pPr>
            <w:r w:rsidRPr="007313EF">
              <w:rPr>
                <w:sz w:val="18"/>
                <w:szCs w:val="18"/>
              </w:rPr>
              <w:t>DC_1A-19A_n257J_UL_1A_n257J</w:t>
            </w:r>
          </w:p>
          <w:p w:rsidR="00593224" w:rsidRPr="007313EF" w:rsidRDefault="00593224" w:rsidP="00593224">
            <w:pPr>
              <w:rPr>
                <w:sz w:val="18"/>
                <w:szCs w:val="18"/>
              </w:rPr>
            </w:pPr>
            <w:r w:rsidRPr="007313EF">
              <w:rPr>
                <w:sz w:val="18"/>
                <w:szCs w:val="18"/>
              </w:rPr>
              <w:t>DC_1A-19A_n257K_UL_1A_n257G</w:t>
            </w:r>
          </w:p>
          <w:p w:rsidR="00593224" w:rsidRPr="007313EF" w:rsidRDefault="00593224" w:rsidP="00593224">
            <w:pPr>
              <w:rPr>
                <w:sz w:val="18"/>
                <w:szCs w:val="18"/>
              </w:rPr>
            </w:pPr>
            <w:r w:rsidRPr="007313EF">
              <w:rPr>
                <w:sz w:val="18"/>
                <w:szCs w:val="18"/>
              </w:rPr>
              <w:t>DC_1A-19A_n257K_UL_1A_n257H</w:t>
            </w:r>
          </w:p>
          <w:p w:rsidR="00593224" w:rsidRPr="007313EF" w:rsidRDefault="00593224" w:rsidP="00593224">
            <w:pPr>
              <w:rPr>
                <w:sz w:val="18"/>
                <w:szCs w:val="18"/>
              </w:rPr>
            </w:pPr>
            <w:r w:rsidRPr="007313EF">
              <w:rPr>
                <w:sz w:val="18"/>
                <w:szCs w:val="18"/>
              </w:rPr>
              <w:t>DC_1A-19A_n257K_UL_1A_n257I</w:t>
            </w:r>
          </w:p>
          <w:p w:rsidR="00593224" w:rsidRPr="007313EF" w:rsidRDefault="00593224" w:rsidP="00593224">
            <w:pPr>
              <w:rPr>
                <w:sz w:val="18"/>
                <w:szCs w:val="18"/>
              </w:rPr>
            </w:pPr>
            <w:r w:rsidRPr="007313EF">
              <w:rPr>
                <w:sz w:val="18"/>
                <w:szCs w:val="18"/>
              </w:rPr>
              <w:t>DC_1A-19A_n257K_UL_1A_n257J</w:t>
            </w:r>
          </w:p>
          <w:p w:rsidR="00593224" w:rsidRPr="007313EF" w:rsidRDefault="00593224" w:rsidP="00593224">
            <w:pPr>
              <w:rPr>
                <w:sz w:val="18"/>
                <w:szCs w:val="18"/>
              </w:rPr>
            </w:pPr>
            <w:r w:rsidRPr="007313EF">
              <w:rPr>
                <w:sz w:val="18"/>
                <w:szCs w:val="18"/>
              </w:rPr>
              <w:t>DC_1A-19A_n257K_UL_1A_n257K</w:t>
            </w:r>
          </w:p>
          <w:p w:rsidR="00593224" w:rsidRPr="007313EF" w:rsidRDefault="00593224" w:rsidP="00593224">
            <w:pPr>
              <w:rPr>
                <w:sz w:val="18"/>
                <w:szCs w:val="18"/>
              </w:rPr>
            </w:pPr>
            <w:r w:rsidRPr="007313EF">
              <w:rPr>
                <w:sz w:val="18"/>
                <w:szCs w:val="18"/>
              </w:rPr>
              <w:t>DC_1A-19A_n257L_UL_1A_n257G</w:t>
            </w:r>
          </w:p>
          <w:p w:rsidR="00593224" w:rsidRPr="007313EF" w:rsidRDefault="00593224" w:rsidP="00593224">
            <w:pPr>
              <w:rPr>
                <w:sz w:val="18"/>
                <w:szCs w:val="18"/>
              </w:rPr>
            </w:pPr>
            <w:r w:rsidRPr="007313EF">
              <w:rPr>
                <w:sz w:val="18"/>
                <w:szCs w:val="18"/>
              </w:rPr>
              <w:t>DC_1A-19A_n257L_UL_1A_n257H</w:t>
            </w:r>
          </w:p>
          <w:p w:rsidR="00593224" w:rsidRPr="007313EF" w:rsidRDefault="00593224" w:rsidP="00593224">
            <w:pPr>
              <w:rPr>
                <w:sz w:val="18"/>
                <w:szCs w:val="18"/>
              </w:rPr>
            </w:pPr>
            <w:r w:rsidRPr="007313EF">
              <w:rPr>
                <w:sz w:val="18"/>
                <w:szCs w:val="18"/>
              </w:rPr>
              <w:t>DC_1A-19A_n257L_UL_1A_n257I</w:t>
            </w:r>
          </w:p>
          <w:p w:rsidR="00593224" w:rsidRPr="007313EF" w:rsidRDefault="00593224" w:rsidP="00593224">
            <w:pPr>
              <w:rPr>
                <w:sz w:val="18"/>
                <w:szCs w:val="18"/>
              </w:rPr>
            </w:pPr>
            <w:r w:rsidRPr="007313EF">
              <w:rPr>
                <w:sz w:val="18"/>
                <w:szCs w:val="18"/>
              </w:rPr>
              <w:t>DC_1A-19A_n257L_UL_1A_n257J</w:t>
            </w:r>
          </w:p>
          <w:p w:rsidR="00593224" w:rsidRPr="007313EF" w:rsidRDefault="00593224" w:rsidP="00593224">
            <w:pPr>
              <w:rPr>
                <w:sz w:val="18"/>
                <w:szCs w:val="18"/>
              </w:rPr>
            </w:pPr>
            <w:r w:rsidRPr="007313EF">
              <w:rPr>
                <w:sz w:val="18"/>
                <w:szCs w:val="18"/>
              </w:rPr>
              <w:t>DC_1A-19A_n257L_UL_1A_n257K</w:t>
            </w:r>
          </w:p>
          <w:p w:rsidR="00593224" w:rsidRPr="007313EF" w:rsidRDefault="00593224" w:rsidP="00593224">
            <w:pPr>
              <w:rPr>
                <w:sz w:val="18"/>
                <w:szCs w:val="18"/>
              </w:rPr>
            </w:pPr>
            <w:r w:rsidRPr="007313EF">
              <w:rPr>
                <w:sz w:val="18"/>
                <w:szCs w:val="18"/>
              </w:rPr>
              <w:t>DC_1A-19A_n257L_UL_1A_n257L</w:t>
            </w:r>
          </w:p>
          <w:p w:rsidR="00593224" w:rsidRPr="007313EF" w:rsidRDefault="00593224" w:rsidP="00593224">
            <w:pPr>
              <w:rPr>
                <w:sz w:val="18"/>
                <w:szCs w:val="18"/>
              </w:rPr>
            </w:pPr>
            <w:r w:rsidRPr="007313EF">
              <w:rPr>
                <w:sz w:val="18"/>
                <w:szCs w:val="18"/>
              </w:rPr>
              <w:t>DC_1A-19A_n257M_UL_1A_n257G</w:t>
            </w:r>
          </w:p>
          <w:p w:rsidR="00593224" w:rsidRPr="007313EF" w:rsidRDefault="00593224" w:rsidP="00593224">
            <w:pPr>
              <w:rPr>
                <w:sz w:val="18"/>
                <w:szCs w:val="18"/>
              </w:rPr>
            </w:pPr>
            <w:r w:rsidRPr="007313EF">
              <w:rPr>
                <w:sz w:val="18"/>
                <w:szCs w:val="18"/>
              </w:rPr>
              <w:t>DC_1A-19A_n257M_UL_1A_n257H</w:t>
            </w:r>
          </w:p>
          <w:p w:rsidR="00593224" w:rsidRPr="007313EF" w:rsidRDefault="00593224" w:rsidP="00593224">
            <w:pPr>
              <w:rPr>
                <w:sz w:val="18"/>
                <w:szCs w:val="18"/>
              </w:rPr>
            </w:pPr>
            <w:r w:rsidRPr="007313EF">
              <w:rPr>
                <w:sz w:val="18"/>
                <w:szCs w:val="18"/>
              </w:rPr>
              <w:t>DC_1A-19A_n257M_UL_1A_n257I</w:t>
            </w:r>
          </w:p>
          <w:p w:rsidR="00593224" w:rsidRPr="007313EF" w:rsidRDefault="00593224" w:rsidP="00593224">
            <w:pPr>
              <w:rPr>
                <w:sz w:val="18"/>
                <w:szCs w:val="18"/>
              </w:rPr>
            </w:pPr>
            <w:r w:rsidRPr="007313EF">
              <w:rPr>
                <w:sz w:val="18"/>
                <w:szCs w:val="18"/>
              </w:rPr>
              <w:t>DC_1A-19A_n257M_UL_1A_n257J</w:t>
            </w:r>
          </w:p>
          <w:p w:rsidR="00593224" w:rsidRPr="007313EF" w:rsidRDefault="00593224" w:rsidP="00593224">
            <w:pPr>
              <w:rPr>
                <w:sz w:val="18"/>
                <w:szCs w:val="18"/>
              </w:rPr>
            </w:pPr>
            <w:r w:rsidRPr="007313EF">
              <w:rPr>
                <w:sz w:val="18"/>
                <w:szCs w:val="18"/>
              </w:rPr>
              <w:t>DC_1A-19A_n257M_UL_1A_n257K</w:t>
            </w:r>
          </w:p>
          <w:p w:rsidR="00593224" w:rsidRPr="007313EF" w:rsidRDefault="00593224" w:rsidP="00593224">
            <w:pPr>
              <w:rPr>
                <w:sz w:val="18"/>
                <w:szCs w:val="18"/>
              </w:rPr>
            </w:pPr>
            <w:r w:rsidRPr="007313EF">
              <w:rPr>
                <w:sz w:val="18"/>
                <w:szCs w:val="18"/>
              </w:rPr>
              <w:t>DC_1A-19A_n257M_UL_1A_n257L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DC_1A-21A_n257A_UL_1A_n257A</w:t>
            </w:r>
          </w:p>
          <w:p w:rsidR="00593224" w:rsidRPr="007313EF" w:rsidRDefault="00593224" w:rsidP="00593224">
            <w:pPr>
              <w:rPr>
                <w:sz w:val="18"/>
                <w:szCs w:val="18"/>
              </w:rPr>
            </w:pPr>
            <w:r w:rsidRPr="007313EF">
              <w:rPr>
                <w:sz w:val="18"/>
                <w:szCs w:val="18"/>
              </w:rPr>
              <w:t>DC_1A-21A_n257G_UL_1A_n257G</w:t>
            </w:r>
          </w:p>
          <w:p w:rsidR="00593224" w:rsidRPr="007313EF" w:rsidRDefault="00593224" w:rsidP="00593224">
            <w:pPr>
              <w:rPr>
                <w:sz w:val="18"/>
                <w:szCs w:val="18"/>
              </w:rPr>
            </w:pPr>
            <w:r w:rsidRPr="007313EF">
              <w:rPr>
                <w:sz w:val="18"/>
                <w:szCs w:val="18"/>
              </w:rPr>
              <w:t>DC_1A-21A_n257H_UL_1A_n257G</w:t>
            </w:r>
          </w:p>
          <w:p w:rsidR="00593224" w:rsidRPr="007313EF" w:rsidRDefault="00593224" w:rsidP="00593224">
            <w:pPr>
              <w:rPr>
                <w:sz w:val="18"/>
                <w:szCs w:val="18"/>
              </w:rPr>
            </w:pPr>
            <w:r w:rsidRPr="007313EF">
              <w:rPr>
                <w:sz w:val="18"/>
                <w:szCs w:val="18"/>
              </w:rPr>
              <w:t>DC_1A-21A_n257H_UL_1A_n257H</w:t>
            </w:r>
          </w:p>
          <w:p w:rsidR="00593224" w:rsidRPr="007313EF" w:rsidRDefault="00593224" w:rsidP="00593224">
            <w:pPr>
              <w:rPr>
                <w:sz w:val="18"/>
                <w:szCs w:val="18"/>
              </w:rPr>
            </w:pPr>
            <w:r w:rsidRPr="007313EF">
              <w:rPr>
                <w:sz w:val="18"/>
                <w:szCs w:val="18"/>
              </w:rPr>
              <w:t>DC_1A-21A_n257I_UL_1A_n257G</w:t>
            </w:r>
          </w:p>
          <w:p w:rsidR="00593224" w:rsidRPr="007313EF" w:rsidRDefault="00593224" w:rsidP="00593224">
            <w:pPr>
              <w:rPr>
                <w:sz w:val="18"/>
                <w:szCs w:val="18"/>
              </w:rPr>
            </w:pPr>
            <w:r w:rsidRPr="007313EF">
              <w:rPr>
                <w:sz w:val="18"/>
                <w:szCs w:val="18"/>
              </w:rPr>
              <w:t>DC_1A-21A_n257I_UL_1A_n257H</w:t>
            </w:r>
          </w:p>
          <w:p w:rsidR="00593224" w:rsidRPr="007313EF" w:rsidRDefault="00593224" w:rsidP="00593224">
            <w:pPr>
              <w:rPr>
                <w:sz w:val="18"/>
                <w:szCs w:val="18"/>
              </w:rPr>
            </w:pPr>
            <w:r w:rsidRPr="007313EF">
              <w:rPr>
                <w:sz w:val="18"/>
                <w:szCs w:val="18"/>
              </w:rPr>
              <w:t>DC_1A-21A_n257I_UL_1A_n257I</w:t>
            </w:r>
          </w:p>
          <w:p w:rsidR="00593224" w:rsidRPr="007313EF" w:rsidRDefault="00593224" w:rsidP="00593224">
            <w:pPr>
              <w:rPr>
                <w:sz w:val="18"/>
                <w:szCs w:val="18"/>
              </w:rPr>
            </w:pPr>
            <w:r w:rsidRPr="007313EF">
              <w:rPr>
                <w:sz w:val="18"/>
                <w:szCs w:val="18"/>
              </w:rPr>
              <w:t>DC_1A-21A_n257J_UL_1A_n257G</w:t>
            </w:r>
          </w:p>
          <w:p w:rsidR="00593224" w:rsidRPr="007313EF" w:rsidRDefault="00593224" w:rsidP="00593224">
            <w:pPr>
              <w:rPr>
                <w:sz w:val="18"/>
                <w:szCs w:val="18"/>
              </w:rPr>
            </w:pPr>
            <w:r w:rsidRPr="007313EF">
              <w:rPr>
                <w:sz w:val="18"/>
                <w:szCs w:val="18"/>
              </w:rPr>
              <w:t>DC_1A-21A_n257J_UL_1A_n257H</w:t>
            </w:r>
          </w:p>
          <w:p w:rsidR="00593224" w:rsidRPr="007313EF" w:rsidRDefault="00593224" w:rsidP="00593224">
            <w:pPr>
              <w:rPr>
                <w:sz w:val="18"/>
                <w:szCs w:val="18"/>
              </w:rPr>
            </w:pPr>
            <w:r w:rsidRPr="007313EF">
              <w:rPr>
                <w:sz w:val="18"/>
                <w:szCs w:val="18"/>
              </w:rPr>
              <w:t>DC_1A-21A_n257J_UL_1A_n257I</w:t>
            </w:r>
          </w:p>
          <w:p w:rsidR="00593224" w:rsidRPr="007313EF" w:rsidRDefault="00593224" w:rsidP="00593224">
            <w:pPr>
              <w:rPr>
                <w:sz w:val="18"/>
                <w:szCs w:val="18"/>
              </w:rPr>
            </w:pPr>
            <w:r w:rsidRPr="007313EF">
              <w:rPr>
                <w:sz w:val="18"/>
                <w:szCs w:val="18"/>
              </w:rPr>
              <w:t>DC_1A-21A_n257J_UL_1A_n257J</w:t>
            </w:r>
          </w:p>
          <w:p w:rsidR="00593224" w:rsidRPr="007313EF" w:rsidRDefault="00593224" w:rsidP="00593224">
            <w:pPr>
              <w:rPr>
                <w:sz w:val="18"/>
                <w:szCs w:val="18"/>
              </w:rPr>
            </w:pPr>
            <w:r w:rsidRPr="007313EF">
              <w:rPr>
                <w:sz w:val="18"/>
                <w:szCs w:val="18"/>
              </w:rPr>
              <w:t>DC_1A-21A_n257K_UL_1A_n257G</w:t>
            </w:r>
          </w:p>
          <w:p w:rsidR="00593224" w:rsidRPr="007313EF" w:rsidRDefault="00593224" w:rsidP="00593224">
            <w:pPr>
              <w:rPr>
                <w:sz w:val="18"/>
                <w:szCs w:val="18"/>
              </w:rPr>
            </w:pPr>
            <w:r w:rsidRPr="007313EF">
              <w:rPr>
                <w:sz w:val="18"/>
                <w:szCs w:val="18"/>
              </w:rPr>
              <w:t>DC_1A-21A_n257K_UL_1A_n257H</w:t>
            </w:r>
          </w:p>
          <w:p w:rsidR="00593224" w:rsidRPr="007313EF" w:rsidRDefault="00593224" w:rsidP="00593224">
            <w:pPr>
              <w:rPr>
                <w:sz w:val="18"/>
                <w:szCs w:val="18"/>
              </w:rPr>
            </w:pPr>
            <w:r w:rsidRPr="007313EF">
              <w:rPr>
                <w:sz w:val="18"/>
                <w:szCs w:val="18"/>
              </w:rPr>
              <w:t>DC_1A-21A_n257K_UL_1A_n257I</w:t>
            </w:r>
          </w:p>
          <w:p w:rsidR="00593224" w:rsidRPr="007313EF" w:rsidRDefault="00593224" w:rsidP="00593224">
            <w:pPr>
              <w:rPr>
                <w:sz w:val="18"/>
                <w:szCs w:val="18"/>
              </w:rPr>
            </w:pPr>
            <w:r w:rsidRPr="007313EF">
              <w:rPr>
                <w:sz w:val="18"/>
                <w:szCs w:val="18"/>
              </w:rPr>
              <w:t>DC_1A-21A_n257K_UL_1A_n257J</w:t>
            </w:r>
          </w:p>
          <w:p w:rsidR="00593224" w:rsidRPr="007313EF" w:rsidRDefault="00593224" w:rsidP="00593224">
            <w:pPr>
              <w:rPr>
                <w:sz w:val="18"/>
                <w:szCs w:val="18"/>
              </w:rPr>
            </w:pPr>
            <w:r w:rsidRPr="007313EF">
              <w:rPr>
                <w:sz w:val="18"/>
                <w:szCs w:val="18"/>
              </w:rPr>
              <w:t>DC_1A-21A_n257K_UL_1A_n257K</w:t>
            </w:r>
          </w:p>
          <w:p w:rsidR="00593224" w:rsidRPr="007313EF" w:rsidRDefault="00593224" w:rsidP="00593224">
            <w:pPr>
              <w:rPr>
                <w:sz w:val="18"/>
                <w:szCs w:val="18"/>
              </w:rPr>
            </w:pPr>
            <w:r w:rsidRPr="007313EF">
              <w:rPr>
                <w:sz w:val="18"/>
                <w:szCs w:val="18"/>
              </w:rPr>
              <w:t>DC_1A-21A_n257L_UL_1A_n257G</w:t>
            </w:r>
          </w:p>
          <w:p w:rsidR="00593224" w:rsidRPr="007313EF" w:rsidRDefault="00593224" w:rsidP="00593224">
            <w:pPr>
              <w:rPr>
                <w:sz w:val="18"/>
                <w:szCs w:val="18"/>
              </w:rPr>
            </w:pPr>
            <w:r w:rsidRPr="007313EF">
              <w:rPr>
                <w:sz w:val="18"/>
                <w:szCs w:val="18"/>
              </w:rPr>
              <w:t>DC_1A-21A_n257L_UL_1A_n257H</w:t>
            </w:r>
          </w:p>
          <w:p w:rsidR="00593224" w:rsidRPr="007313EF" w:rsidRDefault="00593224" w:rsidP="00593224">
            <w:pPr>
              <w:rPr>
                <w:sz w:val="18"/>
                <w:szCs w:val="18"/>
              </w:rPr>
            </w:pPr>
            <w:r w:rsidRPr="007313EF">
              <w:rPr>
                <w:sz w:val="18"/>
                <w:szCs w:val="18"/>
              </w:rPr>
              <w:t>DC_1A-21A_n257L_UL_1A_n257I</w:t>
            </w:r>
          </w:p>
          <w:p w:rsidR="00593224" w:rsidRPr="007313EF" w:rsidRDefault="00593224" w:rsidP="00593224">
            <w:pPr>
              <w:rPr>
                <w:sz w:val="18"/>
                <w:szCs w:val="18"/>
              </w:rPr>
            </w:pPr>
            <w:r w:rsidRPr="007313EF">
              <w:rPr>
                <w:sz w:val="18"/>
                <w:szCs w:val="18"/>
              </w:rPr>
              <w:t>DC_1A-21A_n257L_UL_1A_n257J</w:t>
            </w:r>
          </w:p>
          <w:p w:rsidR="00593224" w:rsidRPr="007313EF" w:rsidRDefault="00593224" w:rsidP="00593224">
            <w:pPr>
              <w:rPr>
                <w:sz w:val="18"/>
                <w:szCs w:val="18"/>
              </w:rPr>
            </w:pPr>
            <w:r w:rsidRPr="007313EF">
              <w:rPr>
                <w:sz w:val="18"/>
                <w:szCs w:val="18"/>
              </w:rPr>
              <w:t>DC_1A-21A_n257L_UL_1A_n257K</w:t>
            </w:r>
          </w:p>
          <w:p w:rsidR="00593224" w:rsidRPr="007313EF" w:rsidRDefault="00593224" w:rsidP="00593224">
            <w:pPr>
              <w:rPr>
                <w:sz w:val="18"/>
                <w:szCs w:val="18"/>
              </w:rPr>
            </w:pPr>
            <w:r w:rsidRPr="007313EF">
              <w:rPr>
                <w:sz w:val="18"/>
                <w:szCs w:val="18"/>
              </w:rPr>
              <w:t>DC_1A-21A_n257L_UL_1A_n257L</w:t>
            </w:r>
          </w:p>
          <w:p w:rsidR="00593224" w:rsidRPr="007313EF" w:rsidRDefault="00593224" w:rsidP="00593224">
            <w:pPr>
              <w:rPr>
                <w:sz w:val="18"/>
                <w:szCs w:val="18"/>
              </w:rPr>
            </w:pPr>
            <w:r w:rsidRPr="007313EF">
              <w:rPr>
                <w:sz w:val="18"/>
                <w:szCs w:val="18"/>
              </w:rPr>
              <w:t>DC_1A-21A_n257M_UL_1A_n257G</w:t>
            </w:r>
          </w:p>
          <w:p w:rsidR="00593224" w:rsidRPr="007313EF" w:rsidRDefault="00593224" w:rsidP="00593224">
            <w:pPr>
              <w:rPr>
                <w:sz w:val="18"/>
                <w:szCs w:val="18"/>
              </w:rPr>
            </w:pPr>
            <w:r w:rsidRPr="007313EF">
              <w:rPr>
                <w:sz w:val="18"/>
                <w:szCs w:val="18"/>
              </w:rPr>
              <w:t>DC_1A-21A_n257M_UL_1A_n257H</w:t>
            </w:r>
          </w:p>
          <w:p w:rsidR="00593224" w:rsidRPr="007313EF" w:rsidRDefault="00593224" w:rsidP="00593224">
            <w:pPr>
              <w:rPr>
                <w:sz w:val="18"/>
                <w:szCs w:val="18"/>
              </w:rPr>
            </w:pPr>
            <w:r w:rsidRPr="007313EF">
              <w:rPr>
                <w:sz w:val="18"/>
                <w:szCs w:val="18"/>
              </w:rPr>
              <w:t>DC_1A-21A_n257M_UL_1A_n257I</w:t>
            </w:r>
          </w:p>
          <w:p w:rsidR="00593224" w:rsidRPr="007313EF" w:rsidRDefault="00593224" w:rsidP="00593224">
            <w:pPr>
              <w:rPr>
                <w:sz w:val="18"/>
                <w:szCs w:val="18"/>
              </w:rPr>
            </w:pPr>
            <w:r w:rsidRPr="007313EF">
              <w:rPr>
                <w:sz w:val="18"/>
                <w:szCs w:val="18"/>
              </w:rPr>
              <w:t>DC_1A-21A_n257M_UL_1A_n257J</w:t>
            </w:r>
          </w:p>
          <w:p w:rsidR="00593224" w:rsidRPr="007313EF" w:rsidRDefault="00593224" w:rsidP="00593224">
            <w:pPr>
              <w:rPr>
                <w:sz w:val="18"/>
                <w:szCs w:val="18"/>
              </w:rPr>
            </w:pPr>
            <w:r w:rsidRPr="007313EF">
              <w:rPr>
                <w:sz w:val="18"/>
                <w:szCs w:val="18"/>
              </w:rPr>
              <w:t>DC_1A-21A_n257M_UL_1A_n257K</w:t>
            </w:r>
          </w:p>
          <w:p w:rsidR="00593224" w:rsidRPr="007313EF" w:rsidRDefault="00593224" w:rsidP="00593224">
            <w:pPr>
              <w:rPr>
                <w:sz w:val="18"/>
                <w:szCs w:val="18"/>
              </w:rPr>
            </w:pPr>
            <w:r w:rsidRPr="007313EF">
              <w:rPr>
                <w:sz w:val="18"/>
                <w:szCs w:val="18"/>
              </w:rPr>
              <w:t>DC_1A-21A_n257M_UL_1A_n257L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DC_1A-21A_n257A_UL_21A_n257A</w:t>
            </w:r>
          </w:p>
          <w:p w:rsidR="00593224" w:rsidRPr="007313EF" w:rsidRDefault="00593224" w:rsidP="00593224">
            <w:pPr>
              <w:rPr>
                <w:sz w:val="18"/>
                <w:szCs w:val="18"/>
              </w:rPr>
            </w:pPr>
            <w:r w:rsidRPr="007313EF">
              <w:rPr>
                <w:sz w:val="18"/>
                <w:szCs w:val="18"/>
              </w:rPr>
              <w:t>DC_1A-21A_n257G_UL_21A_n257G</w:t>
            </w:r>
          </w:p>
          <w:p w:rsidR="00593224" w:rsidRPr="007313EF" w:rsidRDefault="00593224" w:rsidP="00593224">
            <w:pPr>
              <w:rPr>
                <w:sz w:val="18"/>
                <w:szCs w:val="18"/>
              </w:rPr>
            </w:pPr>
            <w:r w:rsidRPr="007313EF">
              <w:rPr>
                <w:sz w:val="18"/>
                <w:szCs w:val="18"/>
              </w:rPr>
              <w:t>DC_1A-21A_n257H_UL_21A_n257G</w:t>
            </w:r>
          </w:p>
          <w:p w:rsidR="00593224" w:rsidRPr="007313EF" w:rsidRDefault="00593224" w:rsidP="00593224">
            <w:pPr>
              <w:rPr>
                <w:sz w:val="18"/>
                <w:szCs w:val="18"/>
              </w:rPr>
            </w:pPr>
            <w:r w:rsidRPr="007313EF">
              <w:rPr>
                <w:sz w:val="18"/>
                <w:szCs w:val="18"/>
              </w:rPr>
              <w:t>DC_1A-21A_n257H_UL_21A_n257H</w:t>
            </w:r>
          </w:p>
          <w:p w:rsidR="00593224" w:rsidRPr="007313EF" w:rsidRDefault="00593224" w:rsidP="00593224">
            <w:pPr>
              <w:rPr>
                <w:sz w:val="18"/>
                <w:szCs w:val="18"/>
              </w:rPr>
            </w:pPr>
            <w:r w:rsidRPr="007313EF">
              <w:rPr>
                <w:sz w:val="18"/>
                <w:szCs w:val="18"/>
              </w:rPr>
              <w:t>DC_1A-21A_n257I_UL_21A_n257G</w:t>
            </w:r>
          </w:p>
          <w:p w:rsidR="00593224" w:rsidRPr="007313EF" w:rsidRDefault="00593224" w:rsidP="00593224">
            <w:pPr>
              <w:rPr>
                <w:sz w:val="18"/>
                <w:szCs w:val="18"/>
              </w:rPr>
            </w:pPr>
            <w:r w:rsidRPr="007313EF">
              <w:rPr>
                <w:sz w:val="18"/>
                <w:szCs w:val="18"/>
              </w:rPr>
              <w:t>DC_1A-21A_n257I_UL_21A_n257H</w:t>
            </w:r>
          </w:p>
          <w:p w:rsidR="00593224" w:rsidRPr="007313EF" w:rsidRDefault="00593224" w:rsidP="00593224">
            <w:pPr>
              <w:rPr>
                <w:sz w:val="18"/>
                <w:szCs w:val="18"/>
              </w:rPr>
            </w:pPr>
            <w:r w:rsidRPr="007313EF">
              <w:rPr>
                <w:sz w:val="18"/>
                <w:szCs w:val="18"/>
              </w:rPr>
              <w:t>DC_1A-21A_n257I_UL_21A_n257I</w:t>
            </w:r>
          </w:p>
          <w:p w:rsidR="00593224" w:rsidRPr="007313EF" w:rsidRDefault="00593224" w:rsidP="00593224">
            <w:pPr>
              <w:rPr>
                <w:sz w:val="18"/>
                <w:szCs w:val="18"/>
              </w:rPr>
            </w:pPr>
            <w:r w:rsidRPr="007313EF">
              <w:rPr>
                <w:sz w:val="18"/>
                <w:szCs w:val="18"/>
              </w:rPr>
              <w:t>DC_1A-21A_n257J_UL_21A_n257G</w:t>
            </w:r>
          </w:p>
          <w:p w:rsidR="00593224" w:rsidRPr="007313EF" w:rsidRDefault="00593224" w:rsidP="00593224">
            <w:pPr>
              <w:rPr>
                <w:sz w:val="18"/>
                <w:szCs w:val="18"/>
              </w:rPr>
            </w:pPr>
            <w:r w:rsidRPr="007313EF">
              <w:rPr>
                <w:sz w:val="18"/>
                <w:szCs w:val="18"/>
              </w:rPr>
              <w:t>DC_1A-21A_n257J_UL_21A_n257H</w:t>
            </w:r>
          </w:p>
          <w:p w:rsidR="00593224" w:rsidRPr="007313EF" w:rsidRDefault="00593224" w:rsidP="00593224">
            <w:pPr>
              <w:rPr>
                <w:sz w:val="18"/>
                <w:szCs w:val="18"/>
              </w:rPr>
            </w:pPr>
            <w:r w:rsidRPr="007313EF">
              <w:rPr>
                <w:sz w:val="18"/>
                <w:szCs w:val="18"/>
              </w:rPr>
              <w:t>DC_1A-21A_n257J_UL_21A_n257I</w:t>
            </w:r>
          </w:p>
          <w:p w:rsidR="00593224" w:rsidRPr="007313EF" w:rsidRDefault="00593224" w:rsidP="00593224">
            <w:pPr>
              <w:rPr>
                <w:sz w:val="18"/>
                <w:szCs w:val="18"/>
              </w:rPr>
            </w:pPr>
            <w:r w:rsidRPr="007313EF">
              <w:rPr>
                <w:sz w:val="18"/>
                <w:szCs w:val="18"/>
              </w:rPr>
              <w:t>DC_1A-21A_n257J_UL_21A_n257J</w:t>
            </w:r>
          </w:p>
          <w:p w:rsidR="00593224" w:rsidRPr="007313EF" w:rsidRDefault="00593224" w:rsidP="00593224">
            <w:pPr>
              <w:rPr>
                <w:sz w:val="18"/>
                <w:szCs w:val="18"/>
              </w:rPr>
            </w:pPr>
            <w:r w:rsidRPr="007313EF">
              <w:rPr>
                <w:sz w:val="18"/>
                <w:szCs w:val="18"/>
              </w:rPr>
              <w:t>DC_1A-21A_n257K_UL_21A_n257G</w:t>
            </w:r>
          </w:p>
          <w:p w:rsidR="00593224" w:rsidRPr="007313EF" w:rsidRDefault="00593224" w:rsidP="00593224">
            <w:pPr>
              <w:rPr>
                <w:sz w:val="18"/>
                <w:szCs w:val="18"/>
              </w:rPr>
            </w:pPr>
            <w:r w:rsidRPr="007313EF">
              <w:rPr>
                <w:sz w:val="18"/>
                <w:szCs w:val="18"/>
              </w:rPr>
              <w:t>DC_1A-21A_n257K_UL_21A_n257H</w:t>
            </w:r>
          </w:p>
          <w:p w:rsidR="00593224" w:rsidRPr="007313EF" w:rsidRDefault="00593224" w:rsidP="00593224">
            <w:pPr>
              <w:rPr>
                <w:sz w:val="18"/>
                <w:szCs w:val="18"/>
              </w:rPr>
            </w:pPr>
            <w:r w:rsidRPr="007313EF">
              <w:rPr>
                <w:sz w:val="18"/>
                <w:szCs w:val="18"/>
              </w:rPr>
              <w:t>DC_1A-21A_n257K_UL_21A_n257I</w:t>
            </w:r>
          </w:p>
          <w:p w:rsidR="00593224" w:rsidRPr="007313EF" w:rsidRDefault="00593224" w:rsidP="00593224">
            <w:pPr>
              <w:rPr>
                <w:sz w:val="18"/>
                <w:szCs w:val="18"/>
              </w:rPr>
            </w:pPr>
            <w:r w:rsidRPr="007313EF">
              <w:rPr>
                <w:sz w:val="18"/>
                <w:szCs w:val="18"/>
              </w:rPr>
              <w:t>DC_1A-21A_n257K_UL_21A_n257J</w:t>
            </w:r>
          </w:p>
          <w:p w:rsidR="00593224" w:rsidRPr="007313EF" w:rsidRDefault="00593224" w:rsidP="00593224">
            <w:pPr>
              <w:rPr>
                <w:sz w:val="18"/>
                <w:szCs w:val="18"/>
              </w:rPr>
            </w:pPr>
            <w:r w:rsidRPr="007313EF">
              <w:rPr>
                <w:sz w:val="18"/>
                <w:szCs w:val="18"/>
              </w:rPr>
              <w:t>DC_1A-21A_n257K_UL_21A_n257K</w:t>
            </w:r>
          </w:p>
          <w:p w:rsidR="00593224" w:rsidRPr="007313EF" w:rsidRDefault="00593224" w:rsidP="00593224">
            <w:pPr>
              <w:rPr>
                <w:sz w:val="18"/>
                <w:szCs w:val="18"/>
              </w:rPr>
            </w:pPr>
            <w:r w:rsidRPr="007313EF">
              <w:rPr>
                <w:sz w:val="18"/>
                <w:szCs w:val="18"/>
              </w:rPr>
              <w:t>DC_1A-21A_n257L_UL_21A_n257G</w:t>
            </w:r>
          </w:p>
          <w:p w:rsidR="00593224" w:rsidRPr="007313EF" w:rsidRDefault="00593224" w:rsidP="00593224">
            <w:pPr>
              <w:rPr>
                <w:sz w:val="18"/>
                <w:szCs w:val="18"/>
              </w:rPr>
            </w:pPr>
            <w:r w:rsidRPr="007313EF">
              <w:rPr>
                <w:sz w:val="18"/>
                <w:szCs w:val="18"/>
              </w:rPr>
              <w:t>DC_1A-21A_n257L_UL_21A_n257H</w:t>
            </w:r>
          </w:p>
          <w:p w:rsidR="00593224" w:rsidRPr="007313EF" w:rsidRDefault="00593224" w:rsidP="00593224">
            <w:pPr>
              <w:rPr>
                <w:sz w:val="18"/>
                <w:szCs w:val="18"/>
              </w:rPr>
            </w:pPr>
            <w:r w:rsidRPr="007313EF">
              <w:rPr>
                <w:sz w:val="18"/>
                <w:szCs w:val="18"/>
              </w:rPr>
              <w:t>DC_1A-21A_n257L_UL_21A_n257I</w:t>
            </w:r>
          </w:p>
          <w:p w:rsidR="00593224" w:rsidRPr="007313EF" w:rsidRDefault="00593224" w:rsidP="00593224">
            <w:pPr>
              <w:rPr>
                <w:sz w:val="18"/>
                <w:szCs w:val="18"/>
              </w:rPr>
            </w:pPr>
            <w:r w:rsidRPr="007313EF">
              <w:rPr>
                <w:sz w:val="18"/>
                <w:szCs w:val="18"/>
              </w:rPr>
              <w:t>DC_1A-21A_n257L_UL_21A_n257J</w:t>
            </w:r>
          </w:p>
          <w:p w:rsidR="00593224" w:rsidRPr="007313EF" w:rsidRDefault="00593224" w:rsidP="00593224">
            <w:pPr>
              <w:rPr>
                <w:sz w:val="18"/>
                <w:szCs w:val="18"/>
              </w:rPr>
            </w:pPr>
            <w:r w:rsidRPr="007313EF">
              <w:rPr>
                <w:sz w:val="18"/>
                <w:szCs w:val="18"/>
              </w:rPr>
              <w:t>DC_1A-21A_n257L_UL_21A_n257K</w:t>
            </w:r>
          </w:p>
          <w:p w:rsidR="00593224" w:rsidRPr="007313EF" w:rsidRDefault="00593224" w:rsidP="00593224">
            <w:pPr>
              <w:rPr>
                <w:sz w:val="18"/>
                <w:szCs w:val="18"/>
              </w:rPr>
            </w:pPr>
            <w:r w:rsidRPr="007313EF">
              <w:rPr>
                <w:sz w:val="18"/>
                <w:szCs w:val="18"/>
              </w:rPr>
              <w:t>DC_1A-21A_n257L_UL_21A_n257L</w:t>
            </w:r>
          </w:p>
          <w:p w:rsidR="00593224" w:rsidRPr="007313EF" w:rsidRDefault="00593224" w:rsidP="00593224">
            <w:pPr>
              <w:rPr>
                <w:sz w:val="18"/>
                <w:szCs w:val="18"/>
              </w:rPr>
            </w:pPr>
            <w:r w:rsidRPr="007313EF">
              <w:rPr>
                <w:sz w:val="18"/>
                <w:szCs w:val="18"/>
              </w:rPr>
              <w:t>DC_1A-21A_n257M_UL_21A_n257G</w:t>
            </w:r>
          </w:p>
          <w:p w:rsidR="00593224" w:rsidRPr="007313EF" w:rsidRDefault="00593224" w:rsidP="00593224">
            <w:pPr>
              <w:rPr>
                <w:sz w:val="18"/>
                <w:szCs w:val="18"/>
              </w:rPr>
            </w:pPr>
            <w:r w:rsidRPr="007313EF">
              <w:rPr>
                <w:sz w:val="18"/>
                <w:szCs w:val="18"/>
              </w:rPr>
              <w:t>DC_1A-21A_n257M_UL_21A_n257H</w:t>
            </w:r>
          </w:p>
          <w:p w:rsidR="00593224" w:rsidRPr="007313EF" w:rsidRDefault="00593224" w:rsidP="00593224">
            <w:pPr>
              <w:rPr>
                <w:sz w:val="18"/>
                <w:szCs w:val="18"/>
              </w:rPr>
            </w:pPr>
            <w:r w:rsidRPr="007313EF">
              <w:rPr>
                <w:sz w:val="18"/>
                <w:szCs w:val="18"/>
              </w:rPr>
              <w:t>DC_1A-21A_n257M_UL_21A_n257I</w:t>
            </w:r>
          </w:p>
          <w:p w:rsidR="00593224" w:rsidRPr="007313EF" w:rsidRDefault="00593224" w:rsidP="00593224">
            <w:pPr>
              <w:rPr>
                <w:sz w:val="18"/>
                <w:szCs w:val="18"/>
              </w:rPr>
            </w:pPr>
            <w:r w:rsidRPr="007313EF">
              <w:rPr>
                <w:sz w:val="18"/>
                <w:szCs w:val="18"/>
              </w:rPr>
              <w:t>DC_1A-21A_n257M_UL_21A_n257J</w:t>
            </w:r>
          </w:p>
          <w:p w:rsidR="00593224" w:rsidRPr="007313EF" w:rsidRDefault="00593224" w:rsidP="00593224">
            <w:pPr>
              <w:rPr>
                <w:sz w:val="18"/>
                <w:szCs w:val="18"/>
              </w:rPr>
            </w:pPr>
            <w:r w:rsidRPr="007313EF">
              <w:rPr>
                <w:sz w:val="18"/>
                <w:szCs w:val="18"/>
              </w:rPr>
              <w:t>DC_1A-21A_n257M_UL_21A_n257K</w:t>
            </w:r>
          </w:p>
          <w:p w:rsidR="00593224" w:rsidRPr="007313EF" w:rsidRDefault="00593224" w:rsidP="00593224">
            <w:pPr>
              <w:rPr>
                <w:sz w:val="18"/>
                <w:szCs w:val="18"/>
              </w:rPr>
            </w:pPr>
            <w:r w:rsidRPr="007313EF">
              <w:rPr>
                <w:sz w:val="18"/>
                <w:szCs w:val="18"/>
              </w:rPr>
              <w:t>DC_1A-21A_n257M_UL_21A_n257L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7313EF">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DC_1A-42A_n257A_UL_1A_n257A</w:t>
            </w:r>
          </w:p>
          <w:p w:rsidR="00593224" w:rsidRPr="007313EF" w:rsidRDefault="00593224" w:rsidP="00593224">
            <w:pPr>
              <w:rPr>
                <w:sz w:val="18"/>
                <w:szCs w:val="18"/>
              </w:rPr>
            </w:pPr>
            <w:r w:rsidRPr="007313EF">
              <w:rPr>
                <w:sz w:val="18"/>
                <w:szCs w:val="18"/>
              </w:rPr>
              <w:t>DC_1A-42A_n257G_UL_1A_n257G</w:t>
            </w:r>
          </w:p>
          <w:p w:rsidR="00593224" w:rsidRPr="007313EF" w:rsidRDefault="00593224" w:rsidP="00593224">
            <w:pPr>
              <w:rPr>
                <w:sz w:val="18"/>
                <w:szCs w:val="18"/>
              </w:rPr>
            </w:pPr>
            <w:r w:rsidRPr="007313EF">
              <w:rPr>
                <w:sz w:val="18"/>
                <w:szCs w:val="18"/>
              </w:rPr>
              <w:t>DC_1A-42A_n257H_UL_1A_n257G</w:t>
            </w:r>
          </w:p>
          <w:p w:rsidR="00593224" w:rsidRPr="007313EF" w:rsidRDefault="00593224" w:rsidP="00593224">
            <w:pPr>
              <w:rPr>
                <w:sz w:val="18"/>
                <w:szCs w:val="18"/>
              </w:rPr>
            </w:pPr>
            <w:r w:rsidRPr="007313EF">
              <w:rPr>
                <w:sz w:val="18"/>
                <w:szCs w:val="18"/>
              </w:rPr>
              <w:t>DC_1A-42A_n257H_UL_1A_n257H</w:t>
            </w:r>
          </w:p>
          <w:p w:rsidR="00593224" w:rsidRPr="007313EF" w:rsidRDefault="00593224" w:rsidP="00593224">
            <w:pPr>
              <w:rPr>
                <w:sz w:val="18"/>
                <w:szCs w:val="18"/>
              </w:rPr>
            </w:pPr>
            <w:r w:rsidRPr="007313EF">
              <w:rPr>
                <w:sz w:val="18"/>
                <w:szCs w:val="18"/>
              </w:rPr>
              <w:t>DC_1A-42A_n257I_UL_1A_n257G</w:t>
            </w:r>
          </w:p>
          <w:p w:rsidR="00593224" w:rsidRPr="007313EF" w:rsidRDefault="00593224" w:rsidP="00593224">
            <w:pPr>
              <w:rPr>
                <w:sz w:val="18"/>
                <w:szCs w:val="18"/>
              </w:rPr>
            </w:pPr>
            <w:r w:rsidRPr="007313EF">
              <w:rPr>
                <w:sz w:val="18"/>
                <w:szCs w:val="18"/>
              </w:rPr>
              <w:t>DC_1A-42A_n257I_UL_1A_n257H</w:t>
            </w:r>
          </w:p>
          <w:p w:rsidR="00593224" w:rsidRPr="007313EF" w:rsidRDefault="00593224" w:rsidP="00593224">
            <w:pPr>
              <w:rPr>
                <w:sz w:val="18"/>
                <w:szCs w:val="18"/>
              </w:rPr>
            </w:pPr>
            <w:r w:rsidRPr="007313EF">
              <w:rPr>
                <w:sz w:val="18"/>
                <w:szCs w:val="18"/>
              </w:rPr>
              <w:t>DC_1A-42A_n257I_UL_1A_n257I</w:t>
            </w:r>
          </w:p>
          <w:p w:rsidR="00593224" w:rsidRPr="007313EF" w:rsidRDefault="00593224" w:rsidP="00593224">
            <w:pPr>
              <w:rPr>
                <w:sz w:val="18"/>
                <w:szCs w:val="18"/>
              </w:rPr>
            </w:pPr>
            <w:r w:rsidRPr="007313EF">
              <w:rPr>
                <w:sz w:val="18"/>
                <w:szCs w:val="18"/>
              </w:rPr>
              <w:t>DC_1A-42A_n257J_UL_1A_n257G</w:t>
            </w:r>
          </w:p>
          <w:p w:rsidR="00593224" w:rsidRPr="007313EF" w:rsidRDefault="00593224" w:rsidP="00593224">
            <w:pPr>
              <w:rPr>
                <w:sz w:val="18"/>
                <w:szCs w:val="18"/>
              </w:rPr>
            </w:pPr>
            <w:r w:rsidRPr="007313EF">
              <w:rPr>
                <w:sz w:val="18"/>
                <w:szCs w:val="18"/>
              </w:rPr>
              <w:t>DC_1A-42A_n257J_UL_1A_n257H</w:t>
            </w:r>
          </w:p>
          <w:p w:rsidR="00593224" w:rsidRPr="007313EF" w:rsidRDefault="00593224" w:rsidP="00593224">
            <w:pPr>
              <w:rPr>
                <w:sz w:val="18"/>
                <w:szCs w:val="18"/>
              </w:rPr>
            </w:pPr>
            <w:r w:rsidRPr="007313EF">
              <w:rPr>
                <w:sz w:val="18"/>
                <w:szCs w:val="18"/>
              </w:rPr>
              <w:t>DC_1A-42A_n257J_UL_1A_n257I</w:t>
            </w:r>
          </w:p>
          <w:p w:rsidR="00593224" w:rsidRPr="007313EF" w:rsidRDefault="00593224" w:rsidP="00593224">
            <w:pPr>
              <w:rPr>
                <w:sz w:val="18"/>
                <w:szCs w:val="18"/>
              </w:rPr>
            </w:pPr>
            <w:r w:rsidRPr="007313EF">
              <w:rPr>
                <w:sz w:val="18"/>
                <w:szCs w:val="18"/>
              </w:rPr>
              <w:t>DC_1A-42A_n257J_UL_1A_n257J</w:t>
            </w:r>
          </w:p>
          <w:p w:rsidR="00593224" w:rsidRPr="007313EF" w:rsidRDefault="00593224" w:rsidP="00593224">
            <w:pPr>
              <w:rPr>
                <w:sz w:val="18"/>
                <w:szCs w:val="18"/>
              </w:rPr>
            </w:pPr>
            <w:r w:rsidRPr="007313EF">
              <w:rPr>
                <w:sz w:val="18"/>
                <w:szCs w:val="18"/>
              </w:rPr>
              <w:t>DC_1A-42A_n257K_UL_1A_n257G</w:t>
            </w:r>
          </w:p>
          <w:p w:rsidR="00593224" w:rsidRPr="007313EF" w:rsidRDefault="00593224" w:rsidP="00593224">
            <w:pPr>
              <w:rPr>
                <w:sz w:val="18"/>
                <w:szCs w:val="18"/>
              </w:rPr>
            </w:pPr>
            <w:r w:rsidRPr="007313EF">
              <w:rPr>
                <w:sz w:val="18"/>
                <w:szCs w:val="18"/>
              </w:rPr>
              <w:t>DC_1A-42A_n257K_UL_1A_n257H</w:t>
            </w:r>
          </w:p>
          <w:p w:rsidR="00593224" w:rsidRPr="007313EF" w:rsidRDefault="00593224" w:rsidP="00593224">
            <w:pPr>
              <w:rPr>
                <w:sz w:val="18"/>
                <w:szCs w:val="18"/>
              </w:rPr>
            </w:pPr>
            <w:r w:rsidRPr="007313EF">
              <w:rPr>
                <w:sz w:val="18"/>
                <w:szCs w:val="18"/>
              </w:rPr>
              <w:t>DC_1A-42A_n257K_UL_1A_n257I</w:t>
            </w:r>
          </w:p>
          <w:p w:rsidR="00593224" w:rsidRPr="007313EF" w:rsidRDefault="00593224" w:rsidP="00593224">
            <w:pPr>
              <w:rPr>
                <w:sz w:val="18"/>
                <w:szCs w:val="18"/>
              </w:rPr>
            </w:pPr>
            <w:r w:rsidRPr="007313EF">
              <w:rPr>
                <w:sz w:val="18"/>
                <w:szCs w:val="18"/>
              </w:rPr>
              <w:t>DC_1A-42A_n257K_UL_1A_n257J</w:t>
            </w:r>
          </w:p>
          <w:p w:rsidR="00593224" w:rsidRPr="007313EF" w:rsidRDefault="00593224" w:rsidP="00593224">
            <w:pPr>
              <w:rPr>
                <w:sz w:val="18"/>
                <w:szCs w:val="18"/>
              </w:rPr>
            </w:pPr>
            <w:r w:rsidRPr="007313EF">
              <w:rPr>
                <w:sz w:val="18"/>
                <w:szCs w:val="18"/>
              </w:rPr>
              <w:t>DC_1A-42A_n257K_UL_1A_n257K</w:t>
            </w:r>
          </w:p>
          <w:p w:rsidR="00593224" w:rsidRPr="007313EF" w:rsidRDefault="00593224" w:rsidP="00593224">
            <w:pPr>
              <w:rPr>
                <w:sz w:val="18"/>
                <w:szCs w:val="18"/>
              </w:rPr>
            </w:pPr>
            <w:r w:rsidRPr="007313EF">
              <w:rPr>
                <w:sz w:val="18"/>
                <w:szCs w:val="18"/>
              </w:rPr>
              <w:t>DC_1A-42A_n257L_UL_1A_n257G</w:t>
            </w:r>
          </w:p>
          <w:p w:rsidR="00593224" w:rsidRPr="007313EF" w:rsidRDefault="00593224" w:rsidP="00593224">
            <w:pPr>
              <w:rPr>
                <w:sz w:val="18"/>
                <w:szCs w:val="18"/>
              </w:rPr>
            </w:pPr>
            <w:r w:rsidRPr="007313EF">
              <w:rPr>
                <w:sz w:val="18"/>
                <w:szCs w:val="18"/>
              </w:rPr>
              <w:t>DC_1A-42A_n257L_UL_1A_n257H</w:t>
            </w:r>
          </w:p>
          <w:p w:rsidR="00593224" w:rsidRPr="007313EF" w:rsidRDefault="00593224" w:rsidP="00593224">
            <w:pPr>
              <w:rPr>
                <w:sz w:val="18"/>
                <w:szCs w:val="18"/>
              </w:rPr>
            </w:pPr>
            <w:r w:rsidRPr="007313EF">
              <w:rPr>
                <w:sz w:val="18"/>
                <w:szCs w:val="18"/>
              </w:rPr>
              <w:t>DC_1A-42A_n257L_UL_1A_n257I</w:t>
            </w:r>
          </w:p>
          <w:p w:rsidR="00593224" w:rsidRPr="007313EF" w:rsidRDefault="00593224" w:rsidP="00593224">
            <w:pPr>
              <w:rPr>
                <w:sz w:val="18"/>
                <w:szCs w:val="18"/>
              </w:rPr>
            </w:pPr>
            <w:r w:rsidRPr="007313EF">
              <w:rPr>
                <w:sz w:val="18"/>
                <w:szCs w:val="18"/>
              </w:rPr>
              <w:t>DC_1A-42A_n257L_UL_1A_n257J</w:t>
            </w:r>
          </w:p>
          <w:p w:rsidR="00593224" w:rsidRPr="007313EF" w:rsidRDefault="00593224" w:rsidP="00593224">
            <w:pPr>
              <w:rPr>
                <w:sz w:val="18"/>
                <w:szCs w:val="18"/>
              </w:rPr>
            </w:pPr>
            <w:r w:rsidRPr="007313EF">
              <w:rPr>
                <w:sz w:val="18"/>
                <w:szCs w:val="18"/>
              </w:rPr>
              <w:t>DC_1A-42A_n257L_UL_1A_n257K</w:t>
            </w:r>
          </w:p>
          <w:p w:rsidR="00593224" w:rsidRPr="007313EF" w:rsidRDefault="00593224" w:rsidP="00593224">
            <w:pPr>
              <w:rPr>
                <w:sz w:val="18"/>
                <w:szCs w:val="18"/>
              </w:rPr>
            </w:pPr>
            <w:r w:rsidRPr="007313EF">
              <w:rPr>
                <w:sz w:val="18"/>
                <w:szCs w:val="18"/>
              </w:rPr>
              <w:t>DC_1A-42A_n257L_UL_1A_n257L</w:t>
            </w:r>
          </w:p>
          <w:p w:rsidR="00593224" w:rsidRPr="007313EF" w:rsidRDefault="00593224" w:rsidP="00593224">
            <w:pPr>
              <w:rPr>
                <w:sz w:val="18"/>
                <w:szCs w:val="18"/>
              </w:rPr>
            </w:pPr>
            <w:r w:rsidRPr="007313EF">
              <w:rPr>
                <w:sz w:val="18"/>
                <w:szCs w:val="18"/>
              </w:rPr>
              <w:t>DC_1A-42A_n257M_UL_1A_n257G</w:t>
            </w:r>
          </w:p>
          <w:p w:rsidR="00593224" w:rsidRPr="007313EF" w:rsidRDefault="00593224" w:rsidP="00593224">
            <w:pPr>
              <w:rPr>
                <w:sz w:val="18"/>
                <w:szCs w:val="18"/>
              </w:rPr>
            </w:pPr>
            <w:r w:rsidRPr="007313EF">
              <w:rPr>
                <w:sz w:val="18"/>
                <w:szCs w:val="18"/>
              </w:rPr>
              <w:t>DC_1A-42A_n257M_UL_1A_n257H</w:t>
            </w:r>
          </w:p>
          <w:p w:rsidR="00593224" w:rsidRPr="007313EF" w:rsidRDefault="00593224" w:rsidP="00593224">
            <w:pPr>
              <w:rPr>
                <w:sz w:val="18"/>
                <w:szCs w:val="18"/>
              </w:rPr>
            </w:pPr>
            <w:r w:rsidRPr="007313EF">
              <w:rPr>
                <w:sz w:val="18"/>
                <w:szCs w:val="18"/>
              </w:rPr>
              <w:t>DC_1A-42A_n257M_UL_1A_n257I</w:t>
            </w:r>
          </w:p>
          <w:p w:rsidR="00593224" w:rsidRPr="007313EF" w:rsidRDefault="00593224" w:rsidP="00593224">
            <w:pPr>
              <w:rPr>
                <w:sz w:val="18"/>
                <w:szCs w:val="18"/>
              </w:rPr>
            </w:pPr>
            <w:r w:rsidRPr="007313EF">
              <w:rPr>
                <w:sz w:val="18"/>
                <w:szCs w:val="18"/>
              </w:rPr>
              <w:t>DC_1A-42A_n257M_UL_1A_n257J</w:t>
            </w:r>
          </w:p>
          <w:p w:rsidR="00593224" w:rsidRPr="007313EF" w:rsidRDefault="00593224" w:rsidP="00593224">
            <w:pPr>
              <w:rPr>
                <w:sz w:val="18"/>
                <w:szCs w:val="18"/>
              </w:rPr>
            </w:pPr>
            <w:r w:rsidRPr="007313EF">
              <w:rPr>
                <w:sz w:val="18"/>
                <w:szCs w:val="18"/>
              </w:rPr>
              <w:t>DC_1A-42A_n257M_UL_1A_n257K</w:t>
            </w:r>
          </w:p>
          <w:p w:rsidR="00593224" w:rsidRPr="007313EF" w:rsidRDefault="00593224" w:rsidP="00593224">
            <w:pPr>
              <w:rPr>
                <w:sz w:val="18"/>
                <w:szCs w:val="18"/>
              </w:rPr>
            </w:pPr>
            <w:r w:rsidRPr="007313EF">
              <w:rPr>
                <w:sz w:val="18"/>
                <w:szCs w:val="18"/>
              </w:rPr>
              <w:t>DC_1A-42A_n257M_UL_1A_n257L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DC_1A-42C_n257A_UL_1A_n257A</w:t>
            </w:r>
          </w:p>
          <w:p w:rsidR="00593224" w:rsidRPr="007313EF" w:rsidRDefault="00593224" w:rsidP="00593224">
            <w:pPr>
              <w:rPr>
                <w:sz w:val="18"/>
                <w:szCs w:val="18"/>
              </w:rPr>
            </w:pPr>
            <w:r w:rsidRPr="007313EF">
              <w:rPr>
                <w:sz w:val="18"/>
                <w:szCs w:val="18"/>
              </w:rPr>
              <w:t>DC_1A-42C_n257G_UL_1A_n257G</w:t>
            </w:r>
          </w:p>
          <w:p w:rsidR="00593224" w:rsidRPr="007313EF" w:rsidRDefault="00593224" w:rsidP="00593224">
            <w:pPr>
              <w:rPr>
                <w:sz w:val="18"/>
                <w:szCs w:val="18"/>
              </w:rPr>
            </w:pPr>
            <w:r w:rsidRPr="007313EF">
              <w:rPr>
                <w:sz w:val="18"/>
                <w:szCs w:val="18"/>
              </w:rPr>
              <w:t>DC_1A-42C_n257H_UL_1A_n257G</w:t>
            </w:r>
          </w:p>
          <w:p w:rsidR="00593224" w:rsidRPr="007313EF" w:rsidRDefault="00593224" w:rsidP="00593224">
            <w:pPr>
              <w:rPr>
                <w:sz w:val="18"/>
                <w:szCs w:val="18"/>
              </w:rPr>
            </w:pPr>
            <w:r w:rsidRPr="007313EF">
              <w:rPr>
                <w:sz w:val="18"/>
                <w:szCs w:val="18"/>
              </w:rPr>
              <w:t>DC_1A-42C_n257H_UL_1A_n257H</w:t>
            </w:r>
          </w:p>
          <w:p w:rsidR="00593224" w:rsidRPr="007313EF" w:rsidRDefault="00593224" w:rsidP="00593224">
            <w:pPr>
              <w:rPr>
                <w:sz w:val="18"/>
                <w:szCs w:val="18"/>
              </w:rPr>
            </w:pPr>
            <w:r w:rsidRPr="007313EF">
              <w:rPr>
                <w:sz w:val="18"/>
                <w:szCs w:val="18"/>
              </w:rPr>
              <w:t>DC_1A-42C_n257I_UL_1A_n257G</w:t>
            </w:r>
          </w:p>
          <w:p w:rsidR="00593224" w:rsidRPr="007313EF" w:rsidRDefault="00593224" w:rsidP="00593224">
            <w:pPr>
              <w:rPr>
                <w:sz w:val="18"/>
                <w:szCs w:val="18"/>
              </w:rPr>
            </w:pPr>
            <w:r w:rsidRPr="007313EF">
              <w:rPr>
                <w:sz w:val="18"/>
                <w:szCs w:val="18"/>
              </w:rPr>
              <w:t>DC_1A-42C_n257I_UL_1A_n257H</w:t>
            </w:r>
          </w:p>
          <w:p w:rsidR="00593224" w:rsidRPr="007313EF" w:rsidRDefault="00593224" w:rsidP="00593224">
            <w:pPr>
              <w:rPr>
                <w:sz w:val="18"/>
                <w:szCs w:val="18"/>
              </w:rPr>
            </w:pPr>
            <w:r w:rsidRPr="007313EF">
              <w:rPr>
                <w:sz w:val="18"/>
                <w:szCs w:val="18"/>
              </w:rPr>
              <w:t>DC_1A-42C_n257I_UL_1A_n257I</w:t>
            </w:r>
          </w:p>
          <w:p w:rsidR="00593224" w:rsidRPr="007313EF" w:rsidRDefault="00593224" w:rsidP="00593224">
            <w:pPr>
              <w:rPr>
                <w:sz w:val="18"/>
                <w:szCs w:val="18"/>
              </w:rPr>
            </w:pPr>
            <w:r w:rsidRPr="007313EF">
              <w:rPr>
                <w:sz w:val="18"/>
                <w:szCs w:val="18"/>
              </w:rPr>
              <w:t>DC_1A-42C_n257J_UL_1A_n257G</w:t>
            </w:r>
          </w:p>
          <w:p w:rsidR="00593224" w:rsidRPr="007313EF" w:rsidRDefault="00593224" w:rsidP="00593224">
            <w:pPr>
              <w:rPr>
                <w:sz w:val="18"/>
                <w:szCs w:val="18"/>
              </w:rPr>
            </w:pPr>
            <w:r w:rsidRPr="007313EF">
              <w:rPr>
                <w:sz w:val="18"/>
                <w:szCs w:val="18"/>
              </w:rPr>
              <w:t>DC_1A-42C_n257J_UL_1A_n257H</w:t>
            </w:r>
          </w:p>
          <w:p w:rsidR="00593224" w:rsidRPr="007313EF" w:rsidRDefault="00593224" w:rsidP="00593224">
            <w:pPr>
              <w:rPr>
                <w:sz w:val="18"/>
                <w:szCs w:val="18"/>
              </w:rPr>
            </w:pPr>
            <w:r w:rsidRPr="007313EF">
              <w:rPr>
                <w:sz w:val="18"/>
                <w:szCs w:val="18"/>
              </w:rPr>
              <w:t>DC_1A-42C_n257J_UL_1A_n257I</w:t>
            </w:r>
          </w:p>
          <w:p w:rsidR="00593224" w:rsidRPr="007313EF" w:rsidRDefault="00593224" w:rsidP="00593224">
            <w:pPr>
              <w:rPr>
                <w:sz w:val="18"/>
                <w:szCs w:val="18"/>
              </w:rPr>
            </w:pPr>
            <w:r w:rsidRPr="007313EF">
              <w:rPr>
                <w:sz w:val="18"/>
                <w:szCs w:val="18"/>
              </w:rPr>
              <w:t>DC_1A-42C_n257J_UL_1A_n257J</w:t>
            </w:r>
          </w:p>
          <w:p w:rsidR="00593224" w:rsidRPr="007313EF" w:rsidRDefault="00593224" w:rsidP="00593224">
            <w:pPr>
              <w:rPr>
                <w:sz w:val="18"/>
                <w:szCs w:val="18"/>
              </w:rPr>
            </w:pPr>
            <w:r w:rsidRPr="007313EF">
              <w:rPr>
                <w:sz w:val="18"/>
                <w:szCs w:val="18"/>
              </w:rPr>
              <w:t>DC_1A-42C_n257K_UL_1A_n257G</w:t>
            </w:r>
          </w:p>
          <w:p w:rsidR="00593224" w:rsidRPr="007313EF" w:rsidRDefault="00593224" w:rsidP="00593224">
            <w:pPr>
              <w:rPr>
                <w:sz w:val="18"/>
                <w:szCs w:val="18"/>
              </w:rPr>
            </w:pPr>
            <w:r w:rsidRPr="007313EF">
              <w:rPr>
                <w:sz w:val="18"/>
                <w:szCs w:val="18"/>
              </w:rPr>
              <w:t>DC_1A-42C_n257K_UL_1A_n257H</w:t>
            </w:r>
          </w:p>
          <w:p w:rsidR="00593224" w:rsidRPr="007313EF" w:rsidRDefault="00593224" w:rsidP="00593224">
            <w:pPr>
              <w:rPr>
                <w:sz w:val="18"/>
                <w:szCs w:val="18"/>
              </w:rPr>
            </w:pPr>
            <w:r w:rsidRPr="007313EF">
              <w:rPr>
                <w:sz w:val="18"/>
                <w:szCs w:val="18"/>
              </w:rPr>
              <w:t>DC_1A-42C_n257K_UL_1A_n257I</w:t>
            </w:r>
          </w:p>
          <w:p w:rsidR="00593224" w:rsidRPr="007313EF" w:rsidRDefault="00593224" w:rsidP="00593224">
            <w:pPr>
              <w:rPr>
                <w:sz w:val="18"/>
                <w:szCs w:val="18"/>
              </w:rPr>
            </w:pPr>
            <w:r w:rsidRPr="007313EF">
              <w:rPr>
                <w:sz w:val="18"/>
                <w:szCs w:val="18"/>
              </w:rPr>
              <w:t>DC_1A-42C_n257K_UL_1A_n257J</w:t>
            </w:r>
          </w:p>
          <w:p w:rsidR="00593224" w:rsidRPr="007313EF" w:rsidRDefault="00593224" w:rsidP="00593224">
            <w:pPr>
              <w:rPr>
                <w:sz w:val="18"/>
                <w:szCs w:val="18"/>
              </w:rPr>
            </w:pPr>
            <w:r w:rsidRPr="007313EF">
              <w:rPr>
                <w:sz w:val="18"/>
                <w:szCs w:val="18"/>
              </w:rPr>
              <w:t>DC_1A-42C_n257K_UL_1A_n257K</w:t>
            </w:r>
          </w:p>
          <w:p w:rsidR="00593224" w:rsidRPr="007313EF" w:rsidRDefault="00593224" w:rsidP="00593224">
            <w:pPr>
              <w:rPr>
                <w:sz w:val="18"/>
                <w:szCs w:val="18"/>
              </w:rPr>
            </w:pPr>
            <w:r w:rsidRPr="007313EF">
              <w:rPr>
                <w:sz w:val="18"/>
                <w:szCs w:val="18"/>
              </w:rPr>
              <w:t>DC_1A-42C_n257L_UL_1A_n257G</w:t>
            </w:r>
          </w:p>
          <w:p w:rsidR="00593224" w:rsidRPr="007313EF" w:rsidRDefault="00593224" w:rsidP="00593224">
            <w:pPr>
              <w:rPr>
                <w:sz w:val="18"/>
                <w:szCs w:val="18"/>
              </w:rPr>
            </w:pPr>
            <w:r w:rsidRPr="007313EF">
              <w:rPr>
                <w:sz w:val="18"/>
                <w:szCs w:val="18"/>
              </w:rPr>
              <w:t>DC_1A-42C_n257L_UL_1A_n257H</w:t>
            </w:r>
          </w:p>
          <w:p w:rsidR="00593224" w:rsidRPr="007313EF" w:rsidRDefault="00593224" w:rsidP="00593224">
            <w:pPr>
              <w:rPr>
                <w:sz w:val="18"/>
                <w:szCs w:val="18"/>
              </w:rPr>
            </w:pPr>
            <w:r w:rsidRPr="007313EF">
              <w:rPr>
                <w:sz w:val="18"/>
                <w:szCs w:val="18"/>
              </w:rPr>
              <w:t>DC_1A-42C_n257L_UL_1A_n257I</w:t>
            </w:r>
          </w:p>
          <w:p w:rsidR="00593224" w:rsidRPr="007313EF" w:rsidRDefault="00593224" w:rsidP="00593224">
            <w:pPr>
              <w:rPr>
                <w:sz w:val="18"/>
                <w:szCs w:val="18"/>
              </w:rPr>
            </w:pPr>
            <w:r w:rsidRPr="007313EF">
              <w:rPr>
                <w:sz w:val="18"/>
                <w:szCs w:val="18"/>
              </w:rPr>
              <w:t>DC_1A-42C_n257L_UL_1A_n257J</w:t>
            </w:r>
          </w:p>
          <w:p w:rsidR="00593224" w:rsidRPr="007313EF" w:rsidRDefault="00593224" w:rsidP="00593224">
            <w:pPr>
              <w:rPr>
                <w:sz w:val="18"/>
                <w:szCs w:val="18"/>
              </w:rPr>
            </w:pPr>
            <w:r w:rsidRPr="007313EF">
              <w:rPr>
                <w:sz w:val="18"/>
                <w:szCs w:val="18"/>
              </w:rPr>
              <w:t>DC_1A-42C_n257L_UL_1A_n257K</w:t>
            </w:r>
          </w:p>
          <w:p w:rsidR="00593224" w:rsidRPr="007313EF" w:rsidRDefault="00593224" w:rsidP="00593224">
            <w:pPr>
              <w:rPr>
                <w:sz w:val="18"/>
                <w:szCs w:val="18"/>
              </w:rPr>
            </w:pPr>
            <w:r w:rsidRPr="007313EF">
              <w:rPr>
                <w:sz w:val="18"/>
                <w:szCs w:val="18"/>
              </w:rPr>
              <w:t>DC_1A-42C_n257L_UL_1A_n257L</w:t>
            </w:r>
          </w:p>
          <w:p w:rsidR="00593224" w:rsidRPr="007313EF" w:rsidRDefault="00593224" w:rsidP="00593224">
            <w:pPr>
              <w:rPr>
                <w:sz w:val="18"/>
                <w:szCs w:val="18"/>
              </w:rPr>
            </w:pPr>
            <w:r w:rsidRPr="007313EF">
              <w:rPr>
                <w:sz w:val="18"/>
                <w:szCs w:val="18"/>
              </w:rPr>
              <w:t>DC_1A-42C_n257M_UL_1A_n257G</w:t>
            </w:r>
          </w:p>
          <w:p w:rsidR="00593224" w:rsidRPr="007313EF" w:rsidRDefault="00593224" w:rsidP="00593224">
            <w:pPr>
              <w:rPr>
                <w:sz w:val="18"/>
                <w:szCs w:val="18"/>
              </w:rPr>
            </w:pPr>
            <w:r w:rsidRPr="007313EF">
              <w:rPr>
                <w:sz w:val="18"/>
                <w:szCs w:val="18"/>
              </w:rPr>
              <w:t>DC_1A-42C_n257M_UL_1A_n257H</w:t>
            </w:r>
          </w:p>
          <w:p w:rsidR="00593224" w:rsidRPr="007313EF" w:rsidRDefault="00593224" w:rsidP="00593224">
            <w:pPr>
              <w:rPr>
                <w:sz w:val="18"/>
                <w:szCs w:val="18"/>
              </w:rPr>
            </w:pPr>
            <w:r w:rsidRPr="007313EF">
              <w:rPr>
                <w:sz w:val="18"/>
                <w:szCs w:val="18"/>
              </w:rPr>
              <w:t>DC_1A-42C_n257M_UL_1A_n257I</w:t>
            </w:r>
          </w:p>
          <w:p w:rsidR="00593224" w:rsidRPr="007313EF" w:rsidRDefault="00593224" w:rsidP="00593224">
            <w:pPr>
              <w:rPr>
                <w:sz w:val="18"/>
                <w:szCs w:val="18"/>
              </w:rPr>
            </w:pPr>
            <w:r w:rsidRPr="007313EF">
              <w:rPr>
                <w:sz w:val="18"/>
                <w:szCs w:val="18"/>
              </w:rPr>
              <w:t>DC_1A-42C_n257M_UL_1A_n257J</w:t>
            </w:r>
          </w:p>
          <w:p w:rsidR="00593224" w:rsidRPr="007313EF" w:rsidRDefault="00593224" w:rsidP="00593224">
            <w:pPr>
              <w:rPr>
                <w:sz w:val="18"/>
                <w:szCs w:val="18"/>
              </w:rPr>
            </w:pPr>
            <w:r w:rsidRPr="007313EF">
              <w:rPr>
                <w:sz w:val="18"/>
                <w:szCs w:val="18"/>
              </w:rPr>
              <w:t>DC_1A-42C_n257M_UL_1A_n257K</w:t>
            </w:r>
          </w:p>
          <w:p w:rsidR="00593224" w:rsidRPr="007313EF" w:rsidRDefault="00593224" w:rsidP="00593224">
            <w:pPr>
              <w:rPr>
                <w:sz w:val="18"/>
                <w:szCs w:val="18"/>
              </w:rPr>
            </w:pPr>
            <w:r w:rsidRPr="007313EF">
              <w:rPr>
                <w:sz w:val="18"/>
                <w:szCs w:val="18"/>
              </w:rPr>
              <w:t>DC_1A-42C_n257M_UL_1A_n257L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DC_1A-42D_n257A_UL_1A_n257A</w:t>
            </w:r>
          </w:p>
          <w:p w:rsidR="00593224" w:rsidRPr="007313EF" w:rsidRDefault="00593224" w:rsidP="00593224">
            <w:pPr>
              <w:rPr>
                <w:sz w:val="18"/>
                <w:szCs w:val="18"/>
              </w:rPr>
            </w:pPr>
            <w:r w:rsidRPr="007313EF">
              <w:rPr>
                <w:sz w:val="18"/>
                <w:szCs w:val="18"/>
              </w:rPr>
              <w:t>DC_1A-42D_n257G_UL_1A_n257G</w:t>
            </w:r>
          </w:p>
          <w:p w:rsidR="00593224" w:rsidRPr="007313EF" w:rsidRDefault="00593224" w:rsidP="00593224">
            <w:pPr>
              <w:rPr>
                <w:sz w:val="18"/>
                <w:szCs w:val="18"/>
              </w:rPr>
            </w:pPr>
            <w:r w:rsidRPr="007313EF">
              <w:rPr>
                <w:sz w:val="18"/>
                <w:szCs w:val="18"/>
              </w:rPr>
              <w:t>DC_1A-42D_n257H_UL_1A_n257G</w:t>
            </w:r>
          </w:p>
          <w:p w:rsidR="00593224" w:rsidRPr="007313EF" w:rsidRDefault="00593224" w:rsidP="00593224">
            <w:pPr>
              <w:rPr>
                <w:sz w:val="18"/>
                <w:szCs w:val="18"/>
              </w:rPr>
            </w:pPr>
            <w:r w:rsidRPr="007313EF">
              <w:rPr>
                <w:sz w:val="18"/>
                <w:szCs w:val="18"/>
              </w:rPr>
              <w:t>DC_1A-42D_n257H_UL_1A_n257H</w:t>
            </w:r>
          </w:p>
          <w:p w:rsidR="00593224" w:rsidRPr="007313EF" w:rsidRDefault="00593224" w:rsidP="00593224">
            <w:pPr>
              <w:rPr>
                <w:sz w:val="18"/>
                <w:szCs w:val="18"/>
              </w:rPr>
            </w:pPr>
            <w:r w:rsidRPr="007313EF">
              <w:rPr>
                <w:sz w:val="18"/>
                <w:szCs w:val="18"/>
              </w:rPr>
              <w:t>DC_1A-42D_n257I_UL_1A_n257G</w:t>
            </w:r>
          </w:p>
          <w:p w:rsidR="00593224" w:rsidRPr="007313EF" w:rsidRDefault="00593224" w:rsidP="00593224">
            <w:pPr>
              <w:rPr>
                <w:sz w:val="18"/>
                <w:szCs w:val="18"/>
              </w:rPr>
            </w:pPr>
            <w:r w:rsidRPr="007313EF">
              <w:rPr>
                <w:sz w:val="18"/>
                <w:szCs w:val="18"/>
              </w:rPr>
              <w:t>DC_1A-42D_n257I_UL_1A_n257H</w:t>
            </w:r>
          </w:p>
          <w:p w:rsidR="00593224" w:rsidRPr="007313EF" w:rsidRDefault="00593224" w:rsidP="00593224">
            <w:pPr>
              <w:rPr>
                <w:sz w:val="18"/>
                <w:szCs w:val="18"/>
              </w:rPr>
            </w:pPr>
            <w:r w:rsidRPr="007313EF">
              <w:rPr>
                <w:sz w:val="18"/>
                <w:szCs w:val="18"/>
              </w:rPr>
              <w:t>DC_1A-42D_n257I_UL_1A_n257I</w:t>
            </w:r>
          </w:p>
          <w:p w:rsidR="00593224" w:rsidRPr="007313EF" w:rsidRDefault="00593224" w:rsidP="00593224">
            <w:pPr>
              <w:rPr>
                <w:sz w:val="18"/>
                <w:szCs w:val="18"/>
              </w:rPr>
            </w:pPr>
            <w:r w:rsidRPr="007313EF">
              <w:rPr>
                <w:sz w:val="18"/>
                <w:szCs w:val="18"/>
              </w:rPr>
              <w:t>DC_1A-42D_n257J_UL_1A_n257G</w:t>
            </w:r>
          </w:p>
          <w:p w:rsidR="00593224" w:rsidRPr="007313EF" w:rsidRDefault="00593224" w:rsidP="00593224">
            <w:pPr>
              <w:rPr>
                <w:sz w:val="18"/>
                <w:szCs w:val="18"/>
              </w:rPr>
            </w:pPr>
            <w:r w:rsidRPr="007313EF">
              <w:rPr>
                <w:sz w:val="18"/>
                <w:szCs w:val="18"/>
              </w:rPr>
              <w:t>DC_1A-42D_n257J_UL_1A_n257H</w:t>
            </w:r>
          </w:p>
          <w:p w:rsidR="00593224" w:rsidRPr="007313EF" w:rsidRDefault="00593224" w:rsidP="00593224">
            <w:pPr>
              <w:rPr>
                <w:sz w:val="18"/>
                <w:szCs w:val="18"/>
              </w:rPr>
            </w:pPr>
            <w:r w:rsidRPr="007313EF">
              <w:rPr>
                <w:sz w:val="18"/>
                <w:szCs w:val="18"/>
              </w:rPr>
              <w:t>DC_1A-42D_n257J_UL_1A_n257I</w:t>
            </w:r>
          </w:p>
          <w:p w:rsidR="00593224" w:rsidRPr="007313EF" w:rsidRDefault="00593224" w:rsidP="00593224">
            <w:pPr>
              <w:rPr>
                <w:sz w:val="18"/>
                <w:szCs w:val="18"/>
              </w:rPr>
            </w:pPr>
            <w:r w:rsidRPr="007313EF">
              <w:rPr>
                <w:sz w:val="18"/>
                <w:szCs w:val="18"/>
              </w:rPr>
              <w:t>DC_1A-42D_n257J_UL_1A_n257J</w:t>
            </w:r>
          </w:p>
          <w:p w:rsidR="00593224" w:rsidRPr="007313EF" w:rsidRDefault="00593224" w:rsidP="00593224">
            <w:pPr>
              <w:rPr>
                <w:sz w:val="18"/>
                <w:szCs w:val="18"/>
              </w:rPr>
            </w:pPr>
            <w:r w:rsidRPr="007313EF">
              <w:rPr>
                <w:sz w:val="18"/>
                <w:szCs w:val="18"/>
              </w:rPr>
              <w:t>DC_1A-42D_n257K_UL_1A_n257G</w:t>
            </w:r>
          </w:p>
          <w:p w:rsidR="00593224" w:rsidRPr="007313EF" w:rsidRDefault="00593224" w:rsidP="00593224">
            <w:pPr>
              <w:rPr>
                <w:sz w:val="18"/>
                <w:szCs w:val="18"/>
              </w:rPr>
            </w:pPr>
            <w:r w:rsidRPr="007313EF">
              <w:rPr>
                <w:sz w:val="18"/>
                <w:szCs w:val="18"/>
              </w:rPr>
              <w:t>DC_1A-42D_n257K_UL_1A_n257H</w:t>
            </w:r>
          </w:p>
          <w:p w:rsidR="00593224" w:rsidRPr="007313EF" w:rsidRDefault="00593224" w:rsidP="00593224">
            <w:pPr>
              <w:rPr>
                <w:sz w:val="18"/>
                <w:szCs w:val="18"/>
              </w:rPr>
            </w:pPr>
            <w:r w:rsidRPr="007313EF">
              <w:rPr>
                <w:sz w:val="18"/>
                <w:szCs w:val="18"/>
              </w:rPr>
              <w:t>DC_1A-42D_n257K_UL_1A_n257I</w:t>
            </w:r>
          </w:p>
          <w:p w:rsidR="00593224" w:rsidRPr="007313EF" w:rsidRDefault="00593224" w:rsidP="00593224">
            <w:pPr>
              <w:rPr>
                <w:sz w:val="18"/>
                <w:szCs w:val="18"/>
              </w:rPr>
            </w:pPr>
            <w:r w:rsidRPr="007313EF">
              <w:rPr>
                <w:sz w:val="18"/>
                <w:szCs w:val="18"/>
              </w:rPr>
              <w:t>DC_1A-42D_n257K_UL_1A_n257J</w:t>
            </w:r>
          </w:p>
          <w:p w:rsidR="00593224" w:rsidRPr="007313EF" w:rsidRDefault="00593224" w:rsidP="00593224">
            <w:pPr>
              <w:rPr>
                <w:sz w:val="18"/>
                <w:szCs w:val="18"/>
              </w:rPr>
            </w:pPr>
            <w:r w:rsidRPr="007313EF">
              <w:rPr>
                <w:sz w:val="18"/>
                <w:szCs w:val="18"/>
              </w:rPr>
              <w:t>DC_1A-42D_n257K_UL_1A_n257K</w:t>
            </w:r>
          </w:p>
          <w:p w:rsidR="00593224" w:rsidRPr="007313EF" w:rsidRDefault="00593224" w:rsidP="00593224">
            <w:pPr>
              <w:rPr>
                <w:sz w:val="18"/>
                <w:szCs w:val="18"/>
              </w:rPr>
            </w:pPr>
            <w:r w:rsidRPr="007313EF">
              <w:rPr>
                <w:sz w:val="18"/>
                <w:szCs w:val="18"/>
              </w:rPr>
              <w:t>DC_1A-42D_n257L_UL_1A_n257G</w:t>
            </w:r>
          </w:p>
          <w:p w:rsidR="00593224" w:rsidRPr="007313EF" w:rsidRDefault="00593224" w:rsidP="00593224">
            <w:pPr>
              <w:rPr>
                <w:sz w:val="18"/>
                <w:szCs w:val="18"/>
              </w:rPr>
            </w:pPr>
            <w:r w:rsidRPr="007313EF">
              <w:rPr>
                <w:sz w:val="18"/>
                <w:szCs w:val="18"/>
              </w:rPr>
              <w:t>DC_1A-42D_n257L_UL_1A_n257H</w:t>
            </w:r>
          </w:p>
          <w:p w:rsidR="00593224" w:rsidRPr="007313EF" w:rsidRDefault="00593224" w:rsidP="00593224">
            <w:pPr>
              <w:rPr>
                <w:sz w:val="18"/>
                <w:szCs w:val="18"/>
              </w:rPr>
            </w:pPr>
            <w:r w:rsidRPr="007313EF">
              <w:rPr>
                <w:sz w:val="18"/>
                <w:szCs w:val="18"/>
              </w:rPr>
              <w:t>DC_1A-42D_n257L_UL_1A_n257I</w:t>
            </w:r>
          </w:p>
          <w:p w:rsidR="00593224" w:rsidRPr="007313EF" w:rsidRDefault="00593224" w:rsidP="00593224">
            <w:pPr>
              <w:rPr>
                <w:sz w:val="18"/>
                <w:szCs w:val="18"/>
              </w:rPr>
            </w:pPr>
            <w:r w:rsidRPr="007313EF">
              <w:rPr>
                <w:sz w:val="18"/>
                <w:szCs w:val="18"/>
              </w:rPr>
              <w:t>DC_1A-42D_n257L_UL_1A_n257J</w:t>
            </w:r>
          </w:p>
          <w:p w:rsidR="00593224" w:rsidRPr="007313EF" w:rsidRDefault="00593224" w:rsidP="00593224">
            <w:pPr>
              <w:rPr>
                <w:sz w:val="18"/>
                <w:szCs w:val="18"/>
              </w:rPr>
            </w:pPr>
            <w:r w:rsidRPr="007313EF">
              <w:rPr>
                <w:sz w:val="18"/>
                <w:szCs w:val="18"/>
              </w:rPr>
              <w:t>DC_1A-42D_n257L_UL_1A_n257K</w:t>
            </w:r>
          </w:p>
          <w:p w:rsidR="00593224" w:rsidRPr="007313EF" w:rsidRDefault="00593224" w:rsidP="00593224">
            <w:pPr>
              <w:rPr>
                <w:sz w:val="18"/>
                <w:szCs w:val="18"/>
              </w:rPr>
            </w:pPr>
            <w:r w:rsidRPr="007313EF">
              <w:rPr>
                <w:sz w:val="18"/>
                <w:szCs w:val="18"/>
              </w:rPr>
              <w:t>DC_1A-42D_n257L_UL_1A_n257L</w:t>
            </w:r>
          </w:p>
          <w:p w:rsidR="00593224" w:rsidRPr="007313EF" w:rsidRDefault="00593224" w:rsidP="00593224">
            <w:pPr>
              <w:rPr>
                <w:sz w:val="18"/>
                <w:szCs w:val="18"/>
              </w:rPr>
            </w:pPr>
            <w:r w:rsidRPr="007313EF">
              <w:rPr>
                <w:sz w:val="18"/>
                <w:szCs w:val="18"/>
              </w:rPr>
              <w:t>DC_1A-42D_n257M_UL_1A_n257G</w:t>
            </w:r>
          </w:p>
          <w:p w:rsidR="00593224" w:rsidRPr="007313EF" w:rsidRDefault="00593224" w:rsidP="00593224">
            <w:pPr>
              <w:rPr>
                <w:sz w:val="18"/>
                <w:szCs w:val="18"/>
              </w:rPr>
            </w:pPr>
            <w:r w:rsidRPr="007313EF">
              <w:rPr>
                <w:sz w:val="18"/>
                <w:szCs w:val="18"/>
              </w:rPr>
              <w:t>DC_1A-42D_n257M_UL_1A_n257H</w:t>
            </w:r>
          </w:p>
          <w:p w:rsidR="00593224" w:rsidRPr="007313EF" w:rsidRDefault="00593224" w:rsidP="00593224">
            <w:pPr>
              <w:rPr>
                <w:sz w:val="18"/>
                <w:szCs w:val="18"/>
              </w:rPr>
            </w:pPr>
            <w:r w:rsidRPr="007313EF">
              <w:rPr>
                <w:sz w:val="18"/>
                <w:szCs w:val="18"/>
              </w:rPr>
              <w:t>DC_1A-42D_n257M_UL_1A_n257I</w:t>
            </w:r>
          </w:p>
          <w:p w:rsidR="00593224" w:rsidRPr="007313EF" w:rsidRDefault="00593224" w:rsidP="00593224">
            <w:pPr>
              <w:rPr>
                <w:sz w:val="18"/>
                <w:szCs w:val="18"/>
              </w:rPr>
            </w:pPr>
            <w:r w:rsidRPr="007313EF">
              <w:rPr>
                <w:sz w:val="18"/>
                <w:szCs w:val="18"/>
              </w:rPr>
              <w:t>DC_1A-42D_n257M_UL_1A_n257J</w:t>
            </w:r>
          </w:p>
          <w:p w:rsidR="00593224" w:rsidRPr="007313EF" w:rsidRDefault="00593224" w:rsidP="00593224">
            <w:pPr>
              <w:rPr>
                <w:sz w:val="18"/>
                <w:szCs w:val="18"/>
              </w:rPr>
            </w:pPr>
            <w:r w:rsidRPr="007313EF">
              <w:rPr>
                <w:sz w:val="18"/>
                <w:szCs w:val="18"/>
              </w:rPr>
              <w:t>DC_1A-42D_n257M_UL_1A_n257K</w:t>
            </w:r>
          </w:p>
          <w:p w:rsidR="00593224" w:rsidRPr="007313EF" w:rsidRDefault="00593224" w:rsidP="00593224">
            <w:pPr>
              <w:rPr>
                <w:sz w:val="18"/>
                <w:szCs w:val="18"/>
              </w:rPr>
            </w:pPr>
            <w:r w:rsidRPr="007313EF">
              <w:rPr>
                <w:sz w:val="18"/>
                <w:szCs w:val="18"/>
              </w:rPr>
              <w:t>DC_1A-42D_n257M_UL_1A_n257L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DC_1A-42E_n257A_UL_1A_n257A</w:t>
            </w:r>
          </w:p>
          <w:p w:rsidR="00593224" w:rsidRPr="007313EF" w:rsidRDefault="00593224" w:rsidP="00593224">
            <w:pPr>
              <w:rPr>
                <w:sz w:val="18"/>
                <w:szCs w:val="18"/>
              </w:rPr>
            </w:pPr>
            <w:r w:rsidRPr="007313EF">
              <w:rPr>
                <w:sz w:val="18"/>
                <w:szCs w:val="18"/>
              </w:rPr>
              <w:t>DC_1A-42E_n257G_UL_1A_n257G</w:t>
            </w:r>
          </w:p>
          <w:p w:rsidR="00593224" w:rsidRPr="007313EF" w:rsidRDefault="00593224" w:rsidP="00593224">
            <w:pPr>
              <w:rPr>
                <w:sz w:val="18"/>
                <w:szCs w:val="18"/>
              </w:rPr>
            </w:pPr>
            <w:r w:rsidRPr="007313EF">
              <w:rPr>
                <w:sz w:val="18"/>
                <w:szCs w:val="18"/>
              </w:rPr>
              <w:t>DC_1A-42E_n257H_UL_1A_n257G</w:t>
            </w:r>
          </w:p>
          <w:p w:rsidR="00593224" w:rsidRPr="007313EF" w:rsidRDefault="00593224" w:rsidP="00593224">
            <w:pPr>
              <w:rPr>
                <w:sz w:val="18"/>
                <w:szCs w:val="18"/>
              </w:rPr>
            </w:pPr>
            <w:r w:rsidRPr="007313EF">
              <w:rPr>
                <w:sz w:val="18"/>
                <w:szCs w:val="18"/>
              </w:rPr>
              <w:t>DC_1A-42E_n257H_UL_1A_n257H</w:t>
            </w:r>
          </w:p>
          <w:p w:rsidR="00593224" w:rsidRPr="007313EF" w:rsidRDefault="00593224" w:rsidP="00593224">
            <w:pPr>
              <w:rPr>
                <w:sz w:val="18"/>
                <w:szCs w:val="18"/>
              </w:rPr>
            </w:pPr>
            <w:r w:rsidRPr="007313EF">
              <w:rPr>
                <w:sz w:val="18"/>
                <w:szCs w:val="18"/>
              </w:rPr>
              <w:t>DC_1A-42E_n257I_UL_1A_n257G</w:t>
            </w:r>
          </w:p>
          <w:p w:rsidR="00593224" w:rsidRPr="007313EF" w:rsidRDefault="00593224" w:rsidP="00593224">
            <w:pPr>
              <w:rPr>
                <w:sz w:val="18"/>
                <w:szCs w:val="18"/>
              </w:rPr>
            </w:pPr>
            <w:r w:rsidRPr="007313EF">
              <w:rPr>
                <w:sz w:val="18"/>
                <w:szCs w:val="18"/>
              </w:rPr>
              <w:t>DC_1A-42E_n257I_UL_1A_n257H</w:t>
            </w:r>
          </w:p>
          <w:p w:rsidR="00593224" w:rsidRPr="007313EF" w:rsidRDefault="00593224" w:rsidP="00593224">
            <w:pPr>
              <w:rPr>
                <w:sz w:val="18"/>
                <w:szCs w:val="18"/>
              </w:rPr>
            </w:pPr>
            <w:r w:rsidRPr="007313EF">
              <w:rPr>
                <w:sz w:val="18"/>
                <w:szCs w:val="18"/>
              </w:rPr>
              <w:t>DC_1A-42E_n257I_UL_1A_n257I</w:t>
            </w:r>
          </w:p>
          <w:p w:rsidR="00593224" w:rsidRPr="007313EF" w:rsidRDefault="00593224" w:rsidP="00593224">
            <w:pPr>
              <w:rPr>
                <w:sz w:val="18"/>
                <w:szCs w:val="18"/>
              </w:rPr>
            </w:pPr>
            <w:r w:rsidRPr="007313EF">
              <w:rPr>
                <w:sz w:val="18"/>
                <w:szCs w:val="18"/>
              </w:rPr>
              <w:t>DC_1A-42E_n257J_UL_1A_n257G</w:t>
            </w:r>
          </w:p>
          <w:p w:rsidR="00593224" w:rsidRPr="007313EF" w:rsidRDefault="00593224" w:rsidP="00593224">
            <w:pPr>
              <w:rPr>
                <w:sz w:val="18"/>
                <w:szCs w:val="18"/>
              </w:rPr>
            </w:pPr>
            <w:r w:rsidRPr="007313EF">
              <w:rPr>
                <w:sz w:val="18"/>
                <w:szCs w:val="18"/>
              </w:rPr>
              <w:t>DC_1A-42E_n257J_UL_1A_n257H</w:t>
            </w:r>
          </w:p>
          <w:p w:rsidR="00593224" w:rsidRPr="007313EF" w:rsidRDefault="00593224" w:rsidP="00593224">
            <w:pPr>
              <w:rPr>
                <w:sz w:val="18"/>
                <w:szCs w:val="18"/>
              </w:rPr>
            </w:pPr>
            <w:r w:rsidRPr="007313EF">
              <w:rPr>
                <w:sz w:val="18"/>
                <w:szCs w:val="18"/>
              </w:rPr>
              <w:t>DC_1A-42E_n257J_UL_1A_n257I</w:t>
            </w:r>
          </w:p>
          <w:p w:rsidR="00593224" w:rsidRPr="007313EF" w:rsidRDefault="00593224" w:rsidP="00593224">
            <w:pPr>
              <w:rPr>
                <w:sz w:val="18"/>
                <w:szCs w:val="18"/>
              </w:rPr>
            </w:pPr>
            <w:r w:rsidRPr="007313EF">
              <w:rPr>
                <w:sz w:val="18"/>
                <w:szCs w:val="18"/>
              </w:rPr>
              <w:t>DC_1A-42E_n257J_UL_1A_n257J</w:t>
            </w:r>
          </w:p>
          <w:p w:rsidR="00593224" w:rsidRPr="007313EF" w:rsidRDefault="00593224" w:rsidP="00593224">
            <w:pPr>
              <w:rPr>
                <w:sz w:val="18"/>
                <w:szCs w:val="18"/>
              </w:rPr>
            </w:pPr>
            <w:r w:rsidRPr="007313EF">
              <w:rPr>
                <w:sz w:val="18"/>
                <w:szCs w:val="18"/>
              </w:rPr>
              <w:t>DC_1A-42E_n257K_UL_1A_n257G</w:t>
            </w:r>
          </w:p>
          <w:p w:rsidR="00593224" w:rsidRPr="007313EF" w:rsidRDefault="00593224" w:rsidP="00593224">
            <w:pPr>
              <w:rPr>
                <w:sz w:val="18"/>
                <w:szCs w:val="18"/>
              </w:rPr>
            </w:pPr>
            <w:r w:rsidRPr="007313EF">
              <w:rPr>
                <w:sz w:val="18"/>
                <w:szCs w:val="18"/>
              </w:rPr>
              <w:t>DC_1A-42E_n257K_UL_1A_n257H</w:t>
            </w:r>
          </w:p>
          <w:p w:rsidR="00593224" w:rsidRPr="007313EF" w:rsidRDefault="00593224" w:rsidP="00593224">
            <w:pPr>
              <w:rPr>
                <w:sz w:val="18"/>
                <w:szCs w:val="18"/>
              </w:rPr>
            </w:pPr>
            <w:r w:rsidRPr="007313EF">
              <w:rPr>
                <w:sz w:val="18"/>
                <w:szCs w:val="18"/>
              </w:rPr>
              <w:t>DC_1A-42E_n257K_UL_1A_n257I</w:t>
            </w:r>
          </w:p>
          <w:p w:rsidR="00593224" w:rsidRPr="007313EF" w:rsidRDefault="00593224" w:rsidP="00593224">
            <w:pPr>
              <w:rPr>
                <w:sz w:val="18"/>
                <w:szCs w:val="18"/>
              </w:rPr>
            </w:pPr>
            <w:r w:rsidRPr="007313EF">
              <w:rPr>
                <w:sz w:val="18"/>
                <w:szCs w:val="18"/>
              </w:rPr>
              <w:t>DC_1A-42E_n257K_UL_1A_n257J</w:t>
            </w:r>
          </w:p>
          <w:p w:rsidR="00593224" w:rsidRPr="007313EF" w:rsidRDefault="00593224" w:rsidP="00593224">
            <w:pPr>
              <w:rPr>
                <w:sz w:val="18"/>
                <w:szCs w:val="18"/>
              </w:rPr>
            </w:pPr>
            <w:r w:rsidRPr="007313EF">
              <w:rPr>
                <w:sz w:val="18"/>
                <w:szCs w:val="18"/>
              </w:rPr>
              <w:t>DC_1A-42E_n257K_UL_1A_n257K</w:t>
            </w:r>
          </w:p>
          <w:p w:rsidR="00593224" w:rsidRPr="007313EF" w:rsidRDefault="00593224" w:rsidP="00593224">
            <w:pPr>
              <w:rPr>
                <w:sz w:val="18"/>
                <w:szCs w:val="18"/>
              </w:rPr>
            </w:pPr>
            <w:r w:rsidRPr="007313EF">
              <w:rPr>
                <w:sz w:val="18"/>
                <w:szCs w:val="18"/>
              </w:rPr>
              <w:t>DC_1A-42E_n257L_UL_1A_n257G</w:t>
            </w:r>
          </w:p>
          <w:p w:rsidR="00593224" w:rsidRPr="007313EF" w:rsidRDefault="00593224" w:rsidP="00593224">
            <w:pPr>
              <w:rPr>
                <w:sz w:val="18"/>
                <w:szCs w:val="18"/>
              </w:rPr>
            </w:pPr>
            <w:r w:rsidRPr="007313EF">
              <w:rPr>
                <w:sz w:val="18"/>
                <w:szCs w:val="18"/>
              </w:rPr>
              <w:t>DC_1A-42E_n257L_UL_1A_n257H</w:t>
            </w:r>
          </w:p>
          <w:p w:rsidR="00593224" w:rsidRPr="007313EF" w:rsidRDefault="00593224" w:rsidP="00593224">
            <w:pPr>
              <w:rPr>
                <w:sz w:val="18"/>
                <w:szCs w:val="18"/>
              </w:rPr>
            </w:pPr>
            <w:r w:rsidRPr="007313EF">
              <w:rPr>
                <w:sz w:val="18"/>
                <w:szCs w:val="18"/>
              </w:rPr>
              <w:t>DC_1A-42E_n257L_UL_1A_n257I</w:t>
            </w:r>
          </w:p>
          <w:p w:rsidR="00593224" w:rsidRPr="007313EF" w:rsidRDefault="00593224" w:rsidP="00593224">
            <w:pPr>
              <w:rPr>
                <w:sz w:val="18"/>
                <w:szCs w:val="18"/>
              </w:rPr>
            </w:pPr>
            <w:r w:rsidRPr="007313EF">
              <w:rPr>
                <w:sz w:val="18"/>
                <w:szCs w:val="18"/>
              </w:rPr>
              <w:t>DC_1A-42E_n257L_UL_1A_n257J</w:t>
            </w:r>
          </w:p>
          <w:p w:rsidR="00593224" w:rsidRPr="007313EF" w:rsidRDefault="00593224" w:rsidP="00593224">
            <w:pPr>
              <w:rPr>
                <w:sz w:val="18"/>
                <w:szCs w:val="18"/>
              </w:rPr>
            </w:pPr>
            <w:r w:rsidRPr="007313EF">
              <w:rPr>
                <w:sz w:val="18"/>
                <w:szCs w:val="18"/>
              </w:rPr>
              <w:t>DC_1A-42E_n257L_UL_1A_n257K</w:t>
            </w:r>
          </w:p>
          <w:p w:rsidR="00593224" w:rsidRPr="007313EF" w:rsidRDefault="00593224" w:rsidP="00593224">
            <w:pPr>
              <w:rPr>
                <w:sz w:val="18"/>
                <w:szCs w:val="18"/>
              </w:rPr>
            </w:pPr>
            <w:r w:rsidRPr="007313EF">
              <w:rPr>
                <w:sz w:val="18"/>
                <w:szCs w:val="18"/>
              </w:rPr>
              <w:t>DC_1A-42E_n257L_UL_1A_n257L</w:t>
            </w:r>
          </w:p>
          <w:p w:rsidR="00593224" w:rsidRPr="007313EF" w:rsidRDefault="00593224" w:rsidP="00593224">
            <w:pPr>
              <w:rPr>
                <w:sz w:val="18"/>
                <w:szCs w:val="18"/>
              </w:rPr>
            </w:pPr>
            <w:r w:rsidRPr="007313EF">
              <w:rPr>
                <w:sz w:val="18"/>
                <w:szCs w:val="18"/>
              </w:rPr>
              <w:t>DC_1A-42E_n257M_UL_1A_n257G</w:t>
            </w:r>
          </w:p>
          <w:p w:rsidR="00593224" w:rsidRPr="007313EF" w:rsidRDefault="00593224" w:rsidP="00593224">
            <w:pPr>
              <w:rPr>
                <w:sz w:val="18"/>
                <w:szCs w:val="18"/>
              </w:rPr>
            </w:pPr>
            <w:r w:rsidRPr="007313EF">
              <w:rPr>
                <w:sz w:val="18"/>
                <w:szCs w:val="18"/>
              </w:rPr>
              <w:t>DC_1A-42E_n257M_UL_1A_n257H</w:t>
            </w:r>
          </w:p>
          <w:p w:rsidR="00593224" w:rsidRPr="007313EF" w:rsidRDefault="00593224" w:rsidP="00593224">
            <w:pPr>
              <w:rPr>
                <w:sz w:val="18"/>
                <w:szCs w:val="18"/>
              </w:rPr>
            </w:pPr>
            <w:r w:rsidRPr="007313EF">
              <w:rPr>
                <w:sz w:val="18"/>
                <w:szCs w:val="18"/>
              </w:rPr>
              <w:t>DC_1A-42E_n257M_UL_1A_n257I</w:t>
            </w:r>
          </w:p>
          <w:p w:rsidR="00593224" w:rsidRPr="007313EF" w:rsidRDefault="00593224" w:rsidP="00593224">
            <w:pPr>
              <w:rPr>
                <w:sz w:val="18"/>
                <w:szCs w:val="18"/>
              </w:rPr>
            </w:pPr>
            <w:r w:rsidRPr="007313EF">
              <w:rPr>
                <w:sz w:val="18"/>
                <w:szCs w:val="18"/>
              </w:rPr>
              <w:t>DC_1A-42E_n257M_UL_1A_n257J</w:t>
            </w:r>
          </w:p>
          <w:p w:rsidR="00593224" w:rsidRPr="007313EF" w:rsidRDefault="00593224" w:rsidP="00593224">
            <w:pPr>
              <w:rPr>
                <w:sz w:val="18"/>
                <w:szCs w:val="18"/>
              </w:rPr>
            </w:pPr>
            <w:r w:rsidRPr="007313EF">
              <w:rPr>
                <w:sz w:val="18"/>
                <w:szCs w:val="18"/>
              </w:rPr>
              <w:t>DC_1A-42E_n257M_UL_1A_n257K</w:t>
            </w:r>
          </w:p>
          <w:p w:rsidR="00593224" w:rsidRPr="007313EF" w:rsidRDefault="00593224" w:rsidP="00593224">
            <w:pPr>
              <w:rPr>
                <w:sz w:val="18"/>
                <w:szCs w:val="18"/>
              </w:rPr>
            </w:pPr>
            <w:r w:rsidRPr="007313EF">
              <w:rPr>
                <w:sz w:val="18"/>
                <w:szCs w:val="18"/>
              </w:rPr>
              <w:t>DC_1A-42E_n257M_UL_1A_n257L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DC_3A-19A_n257A_UL_3A_n257A</w:t>
            </w:r>
          </w:p>
          <w:p w:rsidR="00593224" w:rsidRPr="007313EF" w:rsidRDefault="00593224" w:rsidP="00593224">
            <w:pPr>
              <w:rPr>
                <w:sz w:val="18"/>
                <w:szCs w:val="18"/>
              </w:rPr>
            </w:pPr>
            <w:r w:rsidRPr="007313EF">
              <w:rPr>
                <w:sz w:val="18"/>
                <w:szCs w:val="18"/>
              </w:rPr>
              <w:t>DC_3A-19A_n257G_UL_3A_n257G</w:t>
            </w:r>
          </w:p>
          <w:p w:rsidR="00593224" w:rsidRPr="007313EF" w:rsidRDefault="00593224" w:rsidP="00593224">
            <w:pPr>
              <w:rPr>
                <w:sz w:val="18"/>
                <w:szCs w:val="18"/>
              </w:rPr>
            </w:pPr>
            <w:r w:rsidRPr="007313EF">
              <w:rPr>
                <w:sz w:val="18"/>
                <w:szCs w:val="18"/>
              </w:rPr>
              <w:t>DC_3A-19A_n257H_UL_3A_n257G</w:t>
            </w:r>
          </w:p>
          <w:p w:rsidR="00593224" w:rsidRPr="007313EF" w:rsidRDefault="00593224" w:rsidP="00593224">
            <w:pPr>
              <w:rPr>
                <w:sz w:val="18"/>
                <w:szCs w:val="18"/>
              </w:rPr>
            </w:pPr>
            <w:r w:rsidRPr="007313EF">
              <w:rPr>
                <w:sz w:val="18"/>
                <w:szCs w:val="18"/>
              </w:rPr>
              <w:t>DC_3A-19A_n257H_UL_3A_n257H</w:t>
            </w:r>
          </w:p>
          <w:p w:rsidR="00593224" w:rsidRPr="007313EF" w:rsidRDefault="00593224" w:rsidP="00593224">
            <w:pPr>
              <w:rPr>
                <w:sz w:val="18"/>
                <w:szCs w:val="18"/>
              </w:rPr>
            </w:pPr>
            <w:r w:rsidRPr="007313EF">
              <w:rPr>
                <w:sz w:val="18"/>
                <w:szCs w:val="18"/>
              </w:rPr>
              <w:t>DC_3A-19A_n257I_UL_3A_n257G</w:t>
            </w:r>
          </w:p>
          <w:p w:rsidR="00593224" w:rsidRPr="007313EF" w:rsidRDefault="00593224" w:rsidP="00593224">
            <w:pPr>
              <w:rPr>
                <w:sz w:val="18"/>
                <w:szCs w:val="18"/>
              </w:rPr>
            </w:pPr>
            <w:r w:rsidRPr="007313EF">
              <w:rPr>
                <w:sz w:val="18"/>
                <w:szCs w:val="18"/>
              </w:rPr>
              <w:t>DC_3A-19A_n257I_UL_3A_n257H</w:t>
            </w:r>
          </w:p>
          <w:p w:rsidR="00593224" w:rsidRPr="007313EF" w:rsidRDefault="00593224" w:rsidP="00593224">
            <w:pPr>
              <w:rPr>
                <w:sz w:val="18"/>
                <w:szCs w:val="18"/>
              </w:rPr>
            </w:pPr>
            <w:r w:rsidRPr="007313EF">
              <w:rPr>
                <w:sz w:val="18"/>
                <w:szCs w:val="18"/>
              </w:rPr>
              <w:t>DC_3A-19A_n257I_UL_3A_n257I</w:t>
            </w:r>
          </w:p>
          <w:p w:rsidR="00593224" w:rsidRPr="007313EF" w:rsidRDefault="00593224" w:rsidP="00593224">
            <w:pPr>
              <w:rPr>
                <w:sz w:val="18"/>
                <w:szCs w:val="18"/>
              </w:rPr>
            </w:pPr>
            <w:r w:rsidRPr="007313EF">
              <w:rPr>
                <w:sz w:val="18"/>
                <w:szCs w:val="18"/>
              </w:rPr>
              <w:t>DC_3A-19A_n257J_UL_3A_n257G</w:t>
            </w:r>
          </w:p>
          <w:p w:rsidR="00593224" w:rsidRPr="007313EF" w:rsidRDefault="00593224" w:rsidP="00593224">
            <w:pPr>
              <w:rPr>
                <w:sz w:val="18"/>
                <w:szCs w:val="18"/>
              </w:rPr>
            </w:pPr>
            <w:r w:rsidRPr="007313EF">
              <w:rPr>
                <w:sz w:val="18"/>
                <w:szCs w:val="18"/>
              </w:rPr>
              <w:t>DC_3A-19A_n257J_UL_3A_n257H</w:t>
            </w:r>
          </w:p>
          <w:p w:rsidR="00593224" w:rsidRPr="007313EF" w:rsidRDefault="00593224" w:rsidP="00593224">
            <w:pPr>
              <w:rPr>
                <w:sz w:val="18"/>
                <w:szCs w:val="18"/>
              </w:rPr>
            </w:pPr>
            <w:r w:rsidRPr="007313EF">
              <w:rPr>
                <w:sz w:val="18"/>
                <w:szCs w:val="18"/>
              </w:rPr>
              <w:t>DC_3A-19A_n257J_UL_3A_n257I</w:t>
            </w:r>
          </w:p>
          <w:p w:rsidR="00593224" w:rsidRPr="007313EF" w:rsidRDefault="00593224" w:rsidP="00593224">
            <w:pPr>
              <w:rPr>
                <w:sz w:val="18"/>
                <w:szCs w:val="18"/>
              </w:rPr>
            </w:pPr>
            <w:r w:rsidRPr="007313EF">
              <w:rPr>
                <w:sz w:val="18"/>
                <w:szCs w:val="18"/>
              </w:rPr>
              <w:t>DC_3A-19A_n257J_UL_3A_n257J</w:t>
            </w:r>
          </w:p>
          <w:p w:rsidR="00593224" w:rsidRPr="007313EF" w:rsidRDefault="00593224" w:rsidP="00593224">
            <w:pPr>
              <w:rPr>
                <w:sz w:val="18"/>
                <w:szCs w:val="18"/>
              </w:rPr>
            </w:pPr>
            <w:r w:rsidRPr="007313EF">
              <w:rPr>
                <w:sz w:val="18"/>
                <w:szCs w:val="18"/>
              </w:rPr>
              <w:t>DC_3A-19A_n257K_UL_3A_n257G</w:t>
            </w:r>
          </w:p>
          <w:p w:rsidR="00593224" w:rsidRPr="007313EF" w:rsidRDefault="00593224" w:rsidP="00593224">
            <w:pPr>
              <w:rPr>
                <w:sz w:val="18"/>
                <w:szCs w:val="18"/>
              </w:rPr>
            </w:pPr>
            <w:r w:rsidRPr="007313EF">
              <w:rPr>
                <w:sz w:val="18"/>
                <w:szCs w:val="18"/>
              </w:rPr>
              <w:t>DC_3A-19A_n257K_UL_3A_n257H</w:t>
            </w:r>
          </w:p>
          <w:p w:rsidR="00593224" w:rsidRPr="007313EF" w:rsidRDefault="00593224" w:rsidP="00593224">
            <w:pPr>
              <w:rPr>
                <w:sz w:val="18"/>
                <w:szCs w:val="18"/>
              </w:rPr>
            </w:pPr>
            <w:r w:rsidRPr="007313EF">
              <w:rPr>
                <w:sz w:val="18"/>
                <w:szCs w:val="18"/>
              </w:rPr>
              <w:t>DC_3A-19A_n257K_UL_3A_n257I</w:t>
            </w:r>
          </w:p>
          <w:p w:rsidR="00593224" w:rsidRPr="007313EF" w:rsidRDefault="00593224" w:rsidP="00593224">
            <w:pPr>
              <w:rPr>
                <w:sz w:val="18"/>
                <w:szCs w:val="18"/>
              </w:rPr>
            </w:pPr>
            <w:r w:rsidRPr="007313EF">
              <w:rPr>
                <w:sz w:val="18"/>
                <w:szCs w:val="18"/>
              </w:rPr>
              <w:t>DC_3A-19A_n257K_UL_3A_n257J</w:t>
            </w:r>
          </w:p>
          <w:p w:rsidR="00593224" w:rsidRPr="007313EF" w:rsidRDefault="00593224" w:rsidP="00593224">
            <w:pPr>
              <w:rPr>
                <w:sz w:val="18"/>
                <w:szCs w:val="18"/>
              </w:rPr>
            </w:pPr>
            <w:r w:rsidRPr="007313EF">
              <w:rPr>
                <w:sz w:val="18"/>
                <w:szCs w:val="18"/>
              </w:rPr>
              <w:t>DC_3A-19A_n257K_UL_3A_n257K</w:t>
            </w:r>
          </w:p>
          <w:p w:rsidR="00593224" w:rsidRPr="007313EF" w:rsidRDefault="00593224" w:rsidP="00593224">
            <w:pPr>
              <w:rPr>
                <w:sz w:val="18"/>
                <w:szCs w:val="18"/>
              </w:rPr>
            </w:pPr>
            <w:r w:rsidRPr="007313EF">
              <w:rPr>
                <w:sz w:val="18"/>
                <w:szCs w:val="18"/>
              </w:rPr>
              <w:t>DC_3A-19A_n257L_UL_3A_n257G</w:t>
            </w:r>
          </w:p>
          <w:p w:rsidR="00593224" w:rsidRPr="007313EF" w:rsidRDefault="00593224" w:rsidP="00593224">
            <w:pPr>
              <w:rPr>
                <w:sz w:val="18"/>
                <w:szCs w:val="18"/>
              </w:rPr>
            </w:pPr>
            <w:r w:rsidRPr="007313EF">
              <w:rPr>
                <w:sz w:val="18"/>
                <w:szCs w:val="18"/>
              </w:rPr>
              <w:t>DC_3A-19A_n257L_UL_3A_n257H</w:t>
            </w:r>
          </w:p>
          <w:p w:rsidR="00593224" w:rsidRPr="007313EF" w:rsidRDefault="00593224" w:rsidP="00593224">
            <w:pPr>
              <w:rPr>
                <w:sz w:val="18"/>
                <w:szCs w:val="18"/>
              </w:rPr>
            </w:pPr>
            <w:r w:rsidRPr="007313EF">
              <w:rPr>
                <w:sz w:val="18"/>
                <w:szCs w:val="18"/>
              </w:rPr>
              <w:t>DC_3A-19A_n257L_UL_3A_n257I</w:t>
            </w:r>
          </w:p>
          <w:p w:rsidR="00593224" w:rsidRPr="007313EF" w:rsidRDefault="00593224" w:rsidP="00593224">
            <w:pPr>
              <w:rPr>
                <w:sz w:val="18"/>
                <w:szCs w:val="18"/>
              </w:rPr>
            </w:pPr>
            <w:r w:rsidRPr="007313EF">
              <w:rPr>
                <w:sz w:val="18"/>
                <w:szCs w:val="18"/>
              </w:rPr>
              <w:t>DC_3A-19A_n257L_UL_3A_n257J</w:t>
            </w:r>
          </w:p>
          <w:p w:rsidR="00593224" w:rsidRPr="007313EF" w:rsidRDefault="00593224" w:rsidP="00593224">
            <w:pPr>
              <w:rPr>
                <w:sz w:val="18"/>
                <w:szCs w:val="18"/>
              </w:rPr>
            </w:pPr>
            <w:r w:rsidRPr="007313EF">
              <w:rPr>
                <w:sz w:val="18"/>
                <w:szCs w:val="18"/>
              </w:rPr>
              <w:t>DC_3A-19A_n257L_UL_3A_n257K</w:t>
            </w:r>
          </w:p>
          <w:p w:rsidR="00593224" w:rsidRPr="007313EF" w:rsidRDefault="00593224" w:rsidP="00593224">
            <w:pPr>
              <w:rPr>
                <w:sz w:val="18"/>
                <w:szCs w:val="18"/>
              </w:rPr>
            </w:pPr>
            <w:r w:rsidRPr="007313EF">
              <w:rPr>
                <w:sz w:val="18"/>
                <w:szCs w:val="18"/>
              </w:rPr>
              <w:t>DC_3A-19A_n257L_UL_3A_n257L</w:t>
            </w:r>
          </w:p>
          <w:p w:rsidR="00593224" w:rsidRPr="007313EF" w:rsidRDefault="00593224" w:rsidP="00593224">
            <w:pPr>
              <w:rPr>
                <w:sz w:val="18"/>
                <w:szCs w:val="18"/>
              </w:rPr>
            </w:pPr>
            <w:r w:rsidRPr="007313EF">
              <w:rPr>
                <w:sz w:val="18"/>
                <w:szCs w:val="18"/>
              </w:rPr>
              <w:t>DC_3A-19A_n257M_UL_3A_n257G</w:t>
            </w:r>
          </w:p>
          <w:p w:rsidR="00593224" w:rsidRPr="007313EF" w:rsidRDefault="00593224" w:rsidP="00593224">
            <w:pPr>
              <w:rPr>
                <w:sz w:val="18"/>
                <w:szCs w:val="18"/>
              </w:rPr>
            </w:pPr>
            <w:r w:rsidRPr="007313EF">
              <w:rPr>
                <w:sz w:val="18"/>
                <w:szCs w:val="18"/>
              </w:rPr>
              <w:t>DC_3A-19A_n257M_UL_3A_n257H</w:t>
            </w:r>
          </w:p>
          <w:p w:rsidR="00593224" w:rsidRPr="007313EF" w:rsidRDefault="00593224" w:rsidP="00593224">
            <w:pPr>
              <w:rPr>
                <w:sz w:val="18"/>
                <w:szCs w:val="18"/>
              </w:rPr>
            </w:pPr>
            <w:r w:rsidRPr="007313EF">
              <w:rPr>
                <w:sz w:val="18"/>
                <w:szCs w:val="18"/>
              </w:rPr>
              <w:t>DC_3A-19A_n257M_UL_3A_n257I</w:t>
            </w:r>
          </w:p>
          <w:p w:rsidR="00593224" w:rsidRPr="007313EF" w:rsidRDefault="00593224" w:rsidP="00593224">
            <w:pPr>
              <w:rPr>
                <w:sz w:val="18"/>
                <w:szCs w:val="18"/>
              </w:rPr>
            </w:pPr>
            <w:r w:rsidRPr="007313EF">
              <w:rPr>
                <w:sz w:val="18"/>
                <w:szCs w:val="18"/>
              </w:rPr>
              <w:t>DC_3A-19A_n257M_UL_3A_n257J</w:t>
            </w:r>
          </w:p>
          <w:p w:rsidR="00593224" w:rsidRPr="007313EF" w:rsidRDefault="00593224" w:rsidP="00593224">
            <w:pPr>
              <w:rPr>
                <w:sz w:val="18"/>
                <w:szCs w:val="18"/>
              </w:rPr>
            </w:pPr>
            <w:r w:rsidRPr="007313EF">
              <w:rPr>
                <w:sz w:val="18"/>
                <w:szCs w:val="18"/>
              </w:rPr>
              <w:t>DC_3A-19A_n257M_UL_3A_n257K</w:t>
            </w:r>
          </w:p>
          <w:p w:rsidR="00593224" w:rsidRPr="007313EF" w:rsidRDefault="00593224" w:rsidP="00593224">
            <w:pPr>
              <w:rPr>
                <w:sz w:val="18"/>
                <w:szCs w:val="18"/>
              </w:rPr>
            </w:pPr>
            <w:r w:rsidRPr="007313EF">
              <w:rPr>
                <w:sz w:val="18"/>
                <w:szCs w:val="18"/>
              </w:rPr>
              <w:t>DC_3A-19A_n257M_UL_3A_n257L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DC_3A-21A_n257A_UL_3A_n257A</w:t>
            </w:r>
          </w:p>
          <w:p w:rsidR="00593224" w:rsidRPr="007313EF" w:rsidRDefault="00593224" w:rsidP="00593224">
            <w:pPr>
              <w:rPr>
                <w:sz w:val="18"/>
                <w:szCs w:val="18"/>
              </w:rPr>
            </w:pPr>
            <w:r w:rsidRPr="007313EF">
              <w:rPr>
                <w:sz w:val="18"/>
                <w:szCs w:val="18"/>
              </w:rPr>
              <w:t>DC_3A-21A_n257G_UL_3A_n257G</w:t>
            </w:r>
          </w:p>
          <w:p w:rsidR="00593224" w:rsidRPr="007313EF" w:rsidRDefault="00593224" w:rsidP="00593224">
            <w:pPr>
              <w:rPr>
                <w:sz w:val="18"/>
                <w:szCs w:val="18"/>
              </w:rPr>
            </w:pPr>
            <w:r w:rsidRPr="007313EF">
              <w:rPr>
                <w:sz w:val="18"/>
                <w:szCs w:val="18"/>
              </w:rPr>
              <w:t>DC_3A-21A_n257H_UL_3A_n257G</w:t>
            </w:r>
          </w:p>
          <w:p w:rsidR="00593224" w:rsidRPr="007313EF" w:rsidRDefault="00593224" w:rsidP="00593224">
            <w:pPr>
              <w:rPr>
                <w:sz w:val="18"/>
                <w:szCs w:val="18"/>
              </w:rPr>
            </w:pPr>
            <w:r w:rsidRPr="007313EF">
              <w:rPr>
                <w:sz w:val="18"/>
                <w:szCs w:val="18"/>
              </w:rPr>
              <w:t>DC_3A-21A_n257H_UL_3A_n257H</w:t>
            </w:r>
          </w:p>
          <w:p w:rsidR="00593224" w:rsidRPr="007313EF" w:rsidRDefault="00593224" w:rsidP="00593224">
            <w:pPr>
              <w:rPr>
                <w:sz w:val="18"/>
                <w:szCs w:val="18"/>
              </w:rPr>
            </w:pPr>
            <w:r w:rsidRPr="007313EF">
              <w:rPr>
                <w:sz w:val="18"/>
                <w:szCs w:val="18"/>
              </w:rPr>
              <w:t>DC_3A-21A_n257I_UL_3A_n257G</w:t>
            </w:r>
          </w:p>
          <w:p w:rsidR="00593224" w:rsidRPr="007313EF" w:rsidRDefault="00593224" w:rsidP="00593224">
            <w:pPr>
              <w:rPr>
                <w:sz w:val="18"/>
                <w:szCs w:val="18"/>
              </w:rPr>
            </w:pPr>
            <w:r w:rsidRPr="007313EF">
              <w:rPr>
                <w:sz w:val="18"/>
                <w:szCs w:val="18"/>
              </w:rPr>
              <w:t>DC_3A-21A_n257I_UL_3A_n257H</w:t>
            </w:r>
          </w:p>
          <w:p w:rsidR="00593224" w:rsidRPr="007313EF" w:rsidRDefault="00593224" w:rsidP="00593224">
            <w:pPr>
              <w:rPr>
                <w:sz w:val="18"/>
                <w:szCs w:val="18"/>
              </w:rPr>
            </w:pPr>
            <w:r w:rsidRPr="007313EF">
              <w:rPr>
                <w:sz w:val="18"/>
                <w:szCs w:val="18"/>
              </w:rPr>
              <w:t>DC_3A-21A_n257I_UL_3A_n257I</w:t>
            </w:r>
          </w:p>
          <w:p w:rsidR="00593224" w:rsidRPr="007313EF" w:rsidRDefault="00593224" w:rsidP="00593224">
            <w:pPr>
              <w:rPr>
                <w:sz w:val="18"/>
                <w:szCs w:val="18"/>
              </w:rPr>
            </w:pPr>
            <w:r w:rsidRPr="007313EF">
              <w:rPr>
                <w:sz w:val="18"/>
                <w:szCs w:val="18"/>
              </w:rPr>
              <w:t>DC_3A-21A_n257J_UL_3A_n257G</w:t>
            </w:r>
          </w:p>
          <w:p w:rsidR="00593224" w:rsidRPr="007313EF" w:rsidRDefault="00593224" w:rsidP="00593224">
            <w:pPr>
              <w:rPr>
                <w:sz w:val="18"/>
                <w:szCs w:val="18"/>
              </w:rPr>
            </w:pPr>
            <w:r w:rsidRPr="007313EF">
              <w:rPr>
                <w:sz w:val="18"/>
                <w:szCs w:val="18"/>
              </w:rPr>
              <w:t>DC_3A-21A_n257J_UL_3A_n257H</w:t>
            </w:r>
          </w:p>
          <w:p w:rsidR="00593224" w:rsidRPr="007313EF" w:rsidRDefault="00593224" w:rsidP="00593224">
            <w:pPr>
              <w:rPr>
                <w:sz w:val="18"/>
                <w:szCs w:val="18"/>
              </w:rPr>
            </w:pPr>
            <w:r w:rsidRPr="007313EF">
              <w:rPr>
                <w:sz w:val="18"/>
                <w:szCs w:val="18"/>
              </w:rPr>
              <w:t>DC_3A-21A_n257J_UL_3A_n257I</w:t>
            </w:r>
          </w:p>
          <w:p w:rsidR="00593224" w:rsidRPr="007313EF" w:rsidRDefault="00593224" w:rsidP="00593224">
            <w:pPr>
              <w:rPr>
                <w:sz w:val="18"/>
                <w:szCs w:val="18"/>
              </w:rPr>
            </w:pPr>
            <w:r w:rsidRPr="007313EF">
              <w:rPr>
                <w:sz w:val="18"/>
                <w:szCs w:val="18"/>
              </w:rPr>
              <w:t>DC_3A-21A_n257J_UL_3A_n257J</w:t>
            </w:r>
          </w:p>
          <w:p w:rsidR="00593224" w:rsidRPr="007313EF" w:rsidRDefault="00593224" w:rsidP="00593224">
            <w:pPr>
              <w:rPr>
                <w:sz w:val="18"/>
                <w:szCs w:val="18"/>
              </w:rPr>
            </w:pPr>
            <w:r w:rsidRPr="007313EF">
              <w:rPr>
                <w:sz w:val="18"/>
                <w:szCs w:val="18"/>
              </w:rPr>
              <w:t>DC_3A-21A_n257K_UL_3A_n257G</w:t>
            </w:r>
          </w:p>
          <w:p w:rsidR="00593224" w:rsidRPr="007313EF" w:rsidRDefault="00593224" w:rsidP="00593224">
            <w:pPr>
              <w:rPr>
                <w:sz w:val="18"/>
                <w:szCs w:val="18"/>
              </w:rPr>
            </w:pPr>
            <w:r w:rsidRPr="007313EF">
              <w:rPr>
                <w:sz w:val="18"/>
                <w:szCs w:val="18"/>
              </w:rPr>
              <w:t>DC_3A-21A_n257K_UL_3A_n257H</w:t>
            </w:r>
          </w:p>
          <w:p w:rsidR="00593224" w:rsidRPr="007313EF" w:rsidRDefault="00593224" w:rsidP="00593224">
            <w:pPr>
              <w:rPr>
                <w:sz w:val="18"/>
                <w:szCs w:val="18"/>
              </w:rPr>
            </w:pPr>
            <w:r w:rsidRPr="007313EF">
              <w:rPr>
                <w:sz w:val="18"/>
                <w:szCs w:val="18"/>
              </w:rPr>
              <w:t>DC_3A-21A_n257K_UL_3A_n257I</w:t>
            </w:r>
          </w:p>
          <w:p w:rsidR="00593224" w:rsidRPr="007313EF" w:rsidRDefault="00593224" w:rsidP="00593224">
            <w:pPr>
              <w:rPr>
                <w:sz w:val="18"/>
                <w:szCs w:val="18"/>
              </w:rPr>
            </w:pPr>
            <w:r w:rsidRPr="007313EF">
              <w:rPr>
                <w:sz w:val="18"/>
                <w:szCs w:val="18"/>
              </w:rPr>
              <w:t>DC_3A-21A_n257K_UL_3A_n257J</w:t>
            </w:r>
          </w:p>
          <w:p w:rsidR="00593224" w:rsidRPr="007313EF" w:rsidRDefault="00593224" w:rsidP="00593224">
            <w:pPr>
              <w:rPr>
                <w:sz w:val="18"/>
                <w:szCs w:val="18"/>
              </w:rPr>
            </w:pPr>
            <w:r w:rsidRPr="007313EF">
              <w:rPr>
                <w:sz w:val="18"/>
                <w:szCs w:val="18"/>
              </w:rPr>
              <w:t>DC_3A-21A_n257K_UL_3A_n257K</w:t>
            </w:r>
          </w:p>
          <w:p w:rsidR="00593224" w:rsidRPr="007313EF" w:rsidRDefault="00593224" w:rsidP="00593224">
            <w:pPr>
              <w:rPr>
                <w:sz w:val="18"/>
                <w:szCs w:val="18"/>
              </w:rPr>
            </w:pPr>
            <w:r w:rsidRPr="007313EF">
              <w:rPr>
                <w:sz w:val="18"/>
                <w:szCs w:val="18"/>
              </w:rPr>
              <w:t>DC_3A-21A_n257L_UL_3A_n257G</w:t>
            </w:r>
          </w:p>
          <w:p w:rsidR="00593224" w:rsidRPr="007313EF" w:rsidRDefault="00593224" w:rsidP="00593224">
            <w:pPr>
              <w:rPr>
                <w:sz w:val="18"/>
                <w:szCs w:val="18"/>
              </w:rPr>
            </w:pPr>
            <w:r w:rsidRPr="007313EF">
              <w:rPr>
                <w:sz w:val="18"/>
                <w:szCs w:val="18"/>
              </w:rPr>
              <w:t>DC_3A-21A_n257L_UL_3A_n257H</w:t>
            </w:r>
          </w:p>
          <w:p w:rsidR="00593224" w:rsidRPr="007313EF" w:rsidRDefault="00593224" w:rsidP="00593224">
            <w:pPr>
              <w:rPr>
                <w:sz w:val="18"/>
                <w:szCs w:val="18"/>
              </w:rPr>
            </w:pPr>
            <w:r w:rsidRPr="007313EF">
              <w:rPr>
                <w:sz w:val="18"/>
                <w:szCs w:val="18"/>
              </w:rPr>
              <w:t>DC_3A-21A_n257L_UL_3A_n257I</w:t>
            </w:r>
          </w:p>
          <w:p w:rsidR="00593224" w:rsidRPr="007313EF" w:rsidRDefault="00593224" w:rsidP="00593224">
            <w:pPr>
              <w:rPr>
                <w:sz w:val="18"/>
                <w:szCs w:val="18"/>
              </w:rPr>
            </w:pPr>
            <w:r w:rsidRPr="007313EF">
              <w:rPr>
                <w:sz w:val="18"/>
                <w:szCs w:val="18"/>
              </w:rPr>
              <w:t>DC_3A-21A_n257L_UL_3A_n257J</w:t>
            </w:r>
          </w:p>
          <w:p w:rsidR="00593224" w:rsidRPr="007313EF" w:rsidRDefault="00593224" w:rsidP="00593224">
            <w:pPr>
              <w:rPr>
                <w:sz w:val="18"/>
                <w:szCs w:val="18"/>
              </w:rPr>
            </w:pPr>
            <w:r w:rsidRPr="007313EF">
              <w:rPr>
                <w:sz w:val="18"/>
                <w:szCs w:val="18"/>
              </w:rPr>
              <w:t>DC_3A-21A_n257L_UL_3A_n257K</w:t>
            </w:r>
          </w:p>
          <w:p w:rsidR="00593224" w:rsidRPr="007313EF" w:rsidRDefault="00593224" w:rsidP="00593224">
            <w:pPr>
              <w:rPr>
                <w:sz w:val="18"/>
                <w:szCs w:val="18"/>
              </w:rPr>
            </w:pPr>
            <w:r w:rsidRPr="007313EF">
              <w:rPr>
                <w:sz w:val="18"/>
                <w:szCs w:val="18"/>
              </w:rPr>
              <w:t>DC_3A-21A_n257L_UL_3A_n257L</w:t>
            </w:r>
          </w:p>
          <w:p w:rsidR="00593224" w:rsidRPr="007313EF" w:rsidRDefault="00593224" w:rsidP="00593224">
            <w:pPr>
              <w:rPr>
                <w:sz w:val="18"/>
                <w:szCs w:val="18"/>
              </w:rPr>
            </w:pPr>
            <w:r w:rsidRPr="007313EF">
              <w:rPr>
                <w:sz w:val="18"/>
                <w:szCs w:val="18"/>
              </w:rPr>
              <w:t>DC_3A-21A_n257M_UL_3A_n257G</w:t>
            </w:r>
          </w:p>
          <w:p w:rsidR="00593224" w:rsidRPr="007313EF" w:rsidRDefault="00593224" w:rsidP="00593224">
            <w:pPr>
              <w:rPr>
                <w:sz w:val="18"/>
                <w:szCs w:val="18"/>
              </w:rPr>
            </w:pPr>
            <w:r w:rsidRPr="007313EF">
              <w:rPr>
                <w:sz w:val="18"/>
                <w:szCs w:val="18"/>
              </w:rPr>
              <w:t>DC_3A-21A_n257M_UL_3A_n257H</w:t>
            </w:r>
          </w:p>
          <w:p w:rsidR="00593224" w:rsidRPr="007313EF" w:rsidRDefault="00593224" w:rsidP="00593224">
            <w:pPr>
              <w:rPr>
                <w:sz w:val="18"/>
                <w:szCs w:val="18"/>
              </w:rPr>
            </w:pPr>
            <w:r w:rsidRPr="007313EF">
              <w:rPr>
                <w:sz w:val="18"/>
                <w:szCs w:val="18"/>
              </w:rPr>
              <w:t>DC_3A-21A_n257M_UL_3A_n257I</w:t>
            </w:r>
          </w:p>
          <w:p w:rsidR="00593224" w:rsidRPr="007313EF" w:rsidRDefault="00593224" w:rsidP="00593224">
            <w:pPr>
              <w:rPr>
                <w:sz w:val="18"/>
                <w:szCs w:val="18"/>
              </w:rPr>
            </w:pPr>
            <w:r w:rsidRPr="007313EF">
              <w:rPr>
                <w:sz w:val="18"/>
                <w:szCs w:val="18"/>
              </w:rPr>
              <w:t>DC_3A-21A_n257M_UL_3A_n257J</w:t>
            </w:r>
          </w:p>
          <w:p w:rsidR="00593224" w:rsidRPr="007313EF" w:rsidRDefault="00593224" w:rsidP="00593224">
            <w:pPr>
              <w:rPr>
                <w:sz w:val="18"/>
                <w:szCs w:val="18"/>
              </w:rPr>
            </w:pPr>
            <w:r w:rsidRPr="007313EF">
              <w:rPr>
                <w:sz w:val="18"/>
                <w:szCs w:val="18"/>
              </w:rPr>
              <w:t>DC_3A-21A_n257M_UL_3A_n257K</w:t>
            </w:r>
          </w:p>
          <w:p w:rsidR="00593224" w:rsidRPr="007313EF" w:rsidRDefault="00593224" w:rsidP="00593224">
            <w:pPr>
              <w:rPr>
                <w:sz w:val="18"/>
                <w:szCs w:val="18"/>
              </w:rPr>
            </w:pPr>
            <w:r w:rsidRPr="007313EF">
              <w:rPr>
                <w:sz w:val="18"/>
                <w:szCs w:val="18"/>
              </w:rPr>
              <w:t>DC_3A-21A_n257M_UL_3A_n257L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DC_3A-28A_n257A_UL_3A_n257A</w:t>
            </w:r>
          </w:p>
          <w:p w:rsidR="00593224" w:rsidRPr="007313EF" w:rsidRDefault="00593224" w:rsidP="00593224">
            <w:pPr>
              <w:rPr>
                <w:sz w:val="18"/>
                <w:szCs w:val="18"/>
              </w:rPr>
            </w:pPr>
            <w:r w:rsidRPr="007313EF">
              <w:rPr>
                <w:sz w:val="18"/>
                <w:szCs w:val="18"/>
              </w:rPr>
              <w:t>DC_3A-28A_n257G_UL_3A_n257G</w:t>
            </w:r>
          </w:p>
          <w:p w:rsidR="00593224" w:rsidRPr="007313EF" w:rsidRDefault="00593224" w:rsidP="00593224">
            <w:pPr>
              <w:rPr>
                <w:sz w:val="18"/>
                <w:szCs w:val="18"/>
              </w:rPr>
            </w:pPr>
            <w:r w:rsidRPr="007313EF">
              <w:rPr>
                <w:sz w:val="18"/>
                <w:szCs w:val="18"/>
              </w:rPr>
              <w:t>DC_3A-28A_n257H_UL_3A_n257G</w:t>
            </w:r>
          </w:p>
          <w:p w:rsidR="00593224" w:rsidRPr="007313EF" w:rsidRDefault="00593224" w:rsidP="00593224">
            <w:pPr>
              <w:rPr>
                <w:sz w:val="18"/>
                <w:szCs w:val="18"/>
              </w:rPr>
            </w:pPr>
            <w:r w:rsidRPr="007313EF">
              <w:rPr>
                <w:sz w:val="18"/>
                <w:szCs w:val="18"/>
              </w:rPr>
              <w:t>DC_3A-28A_n257H_UL_3A_n257H</w:t>
            </w:r>
          </w:p>
          <w:p w:rsidR="00593224" w:rsidRPr="007313EF" w:rsidRDefault="00593224" w:rsidP="00593224">
            <w:pPr>
              <w:rPr>
                <w:sz w:val="18"/>
                <w:szCs w:val="18"/>
              </w:rPr>
            </w:pPr>
            <w:r w:rsidRPr="007313EF">
              <w:rPr>
                <w:sz w:val="18"/>
                <w:szCs w:val="18"/>
              </w:rPr>
              <w:t>DC_3A-28A_n257I_UL_3A_n257G</w:t>
            </w:r>
          </w:p>
          <w:p w:rsidR="00593224" w:rsidRPr="007313EF" w:rsidRDefault="00593224" w:rsidP="00593224">
            <w:pPr>
              <w:rPr>
                <w:sz w:val="18"/>
                <w:szCs w:val="18"/>
              </w:rPr>
            </w:pPr>
            <w:r w:rsidRPr="007313EF">
              <w:rPr>
                <w:sz w:val="18"/>
                <w:szCs w:val="18"/>
              </w:rPr>
              <w:t>DC_3A-28A_n257I_UL_3A_n257H</w:t>
            </w:r>
          </w:p>
          <w:p w:rsidR="00593224" w:rsidRPr="007313EF" w:rsidRDefault="00593224" w:rsidP="00593224">
            <w:pPr>
              <w:rPr>
                <w:sz w:val="18"/>
                <w:szCs w:val="18"/>
              </w:rPr>
            </w:pPr>
            <w:r w:rsidRPr="007313EF">
              <w:rPr>
                <w:sz w:val="18"/>
                <w:szCs w:val="18"/>
              </w:rPr>
              <w:t>DC_3A-28A_n257I_UL_3A_n257I</w:t>
            </w:r>
          </w:p>
          <w:p w:rsidR="00593224" w:rsidRPr="007313EF" w:rsidRDefault="00593224" w:rsidP="00593224">
            <w:pPr>
              <w:rPr>
                <w:sz w:val="18"/>
                <w:szCs w:val="18"/>
              </w:rPr>
            </w:pPr>
            <w:r w:rsidRPr="007313EF">
              <w:rPr>
                <w:sz w:val="18"/>
                <w:szCs w:val="18"/>
              </w:rPr>
              <w:t>DC_3A-28A_n257J_UL_3A_n257G</w:t>
            </w:r>
          </w:p>
          <w:p w:rsidR="00593224" w:rsidRPr="007313EF" w:rsidRDefault="00593224" w:rsidP="00593224">
            <w:pPr>
              <w:rPr>
                <w:sz w:val="18"/>
                <w:szCs w:val="18"/>
              </w:rPr>
            </w:pPr>
            <w:r w:rsidRPr="007313EF">
              <w:rPr>
                <w:sz w:val="18"/>
                <w:szCs w:val="18"/>
              </w:rPr>
              <w:t>DC_3A-28A_n257J_UL_3A_n257H</w:t>
            </w:r>
          </w:p>
          <w:p w:rsidR="00593224" w:rsidRPr="007313EF" w:rsidRDefault="00593224" w:rsidP="00593224">
            <w:pPr>
              <w:rPr>
                <w:sz w:val="18"/>
                <w:szCs w:val="18"/>
              </w:rPr>
            </w:pPr>
            <w:r w:rsidRPr="007313EF">
              <w:rPr>
                <w:sz w:val="18"/>
                <w:szCs w:val="18"/>
              </w:rPr>
              <w:t>DC_3A-28A_n257J_UL_3A_n257I</w:t>
            </w:r>
          </w:p>
          <w:p w:rsidR="00593224" w:rsidRPr="007313EF" w:rsidRDefault="00593224" w:rsidP="00593224">
            <w:pPr>
              <w:rPr>
                <w:sz w:val="18"/>
                <w:szCs w:val="18"/>
              </w:rPr>
            </w:pPr>
            <w:r w:rsidRPr="007313EF">
              <w:rPr>
                <w:sz w:val="18"/>
                <w:szCs w:val="18"/>
              </w:rPr>
              <w:t>DC_3A-28A_n257J_UL_3A_n257J</w:t>
            </w:r>
          </w:p>
          <w:p w:rsidR="00593224" w:rsidRPr="007313EF" w:rsidRDefault="00593224" w:rsidP="00593224">
            <w:pPr>
              <w:rPr>
                <w:sz w:val="18"/>
                <w:szCs w:val="18"/>
              </w:rPr>
            </w:pPr>
            <w:r w:rsidRPr="007313EF">
              <w:rPr>
                <w:sz w:val="18"/>
                <w:szCs w:val="18"/>
              </w:rPr>
              <w:t>DC_3A-28A_n257K_UL_3A_n257G</w:t>
            </w:r>
          </w:p>
          <w:p w:rsidR="00593224" w:rsidRPr="007313EF" w:rsidRDefault="00593224" w:rsidP="00593224">
            <w:pPr>
              <w:rPr>
                <w:sz w:val="18"/>
                <w:szCs w:val="18"/>
              </w:rPr>
            </w:pPr>
            <w:r w:rsidRPr="007313EF">
              <w:rPr>
                <w:sz w:val="18"/>
                <w:szCs w:val="18"/>
              </w:rPr>
              <w:t>DC_3A-28A_n257K_UL_3A_n257H</w:t>
            </w:r>
          </w:p>
          <w:p w:rsidR="00593224" w:rsidRPr="007313EF" w:rsidRDefault="00593224" w:rsidP="00593224">
            <w:pPr>
              <w:rPr>
                <w:sz w:val="18"/>
                <w:szCs w:val="18"/>
              </w:rPr>
            </w:pPr>
            <w:r w:rsidRPr="007313EF">
              <w:rPr>
                <w:sz w:val="18"/>
                <w:szCs w:val="18"/>
              </w:rPr>
              <w:t>DC_3A-28A_n257K_UL_3A_n257I</w:t>
            </w:r>
          </w:p>
          <w:p w:rsidR="00593224" w:rsidRPr="007313EF" w:rsidRDefault="00593224" w:rsidP="00593224">
            <w:pPr>
              <w:rPr>
                <w:sz w:val="18"/>
                <w:szCs w:val="18"/>
              </w:rPr>
            </w:pPr>
            <w:r w:rsidRPr="007313EF">
              <w:rPr>
                <w:sz w:val="18"/>
                <w:szCs w:val="18"/>
              </w:rPr>
              <w:t>DC_3A-28A_n257K_UL_3A_n257J</w:t>
            </w:r>
          </w:p>
          <w:p w:rsidR="00593224" w:rsidRPr="007313EF" w:rsidRDefault="00593224" w:rsidP="00593224">
            <w:pPr>
              <w:rPr>
                <w:sz w:val="18"/>
                <w:szCs w:val="18"/>
              </w:rPr>
            </w:pPr>
            <w:r w:rsidRPr="007313EF">
              <w:rPr>
                <w:sz w:val="18"/>
                <w:szCs w:val="18"/>
              </w:rPr>
              <w:t>DC_3A-28A_n257K_UL_3A_n257K</w:t>
            </w:r>
          </w:p>
          <w:p w:rsidR="00593224" w:rsidRPr="007313EF" w:rsidRDefault="00593224" w:rsidP="00593224">
            <w:pPr>
              <w:rPr>
                <w:sz w:val="18"/>
                <w:szCs w:val="18"/>
              </w:rPr>
            </w:pPr>
            <w:r w:rsidRPr="007313EF">
              <w:rPr>
                <w:sz w:val="18"/>
                <w:szCs w:val="18"/>
              </w:rPr>
              <w:t>DC_3A-28A_n257L_UL_3A_n257G</w:t>
            </w:r>
          </w:p>
          <w:p w:rsidR="00593224" w:rsidRPr="007313EF" w:rsidRDefault="00593224" w:rsidP="00593224">
            <w:pPr>
              <w:rPr>
                <w:sz w:val="18"/>
                <w:szCs w:val="18"/>
              </w:rPr>
            </w:pPr>
            <w:r w:rsidRPr="007313EF">
              <w:rPr>
                <w:sz w:val="18"/>
                <w:szCs w:val="18"/>
              </w:rPr>
              <w:t>DC_3A-28A_n257L_UL_3A_n257H</w:t>
            </w:r>
          </w:p>
          <w:p w:rsidR="00593224" w:rsidRPr="007313EF" w:rsidRDefault="00593224" w:rsidP="00593224">
            <w:pPr>
              <w:rPr>
                <w:sz w:val="18"/>
                <w:szCs w:val="18"/>
              </w:rPr>
            </w:pPr>
            <w:r w:rsidRPr="007313EF">
              <w:rPr>
                <w:sz w:val="18"/>
                <w:szCs w:val="18"/>
              </w:rPr>
              <w:t>DC_3A-28A_n257L_UL_3A_n257I</w:t>
            </w:r>
          </w:p>
          <w:p w:rsidR="00593224" w:rsidRPr="007313EF" w:rsidRDefault="00593224" w:rsidP="00593224">
            <w:pPr>
              <w:rPr>
                <w:sz w:val="18"/>
                <w:szCs w:val="18"/>
              </w:rPr>
            </w:pPr>
            <w:r w:rsidRPr="007313EF">
              <w:rPr>
                <w:sz w:val="18"/>
                <w:szCs w:val="18"/>
              </w:rPr>
              <w:t>DC_3A-28A_n257L_UL_3A_n257J</w:t>
            </w:r>
          </w:p>
          <w:p w:rsidR="00593224" w:rsidRPr="007313EF" w:rsidRDefault="00593224" w:rsidP="00593224">
            <w:pPr>
              <w:rPr>
                <w:sz w:val="18"/>
                <w:szCs w:val="18"/>
              </w:rPr>
            </w:pPr>
            <w:r w:rsidRPr="007313EF">
              <w:rPr>
                <w:sz w:val="18"/>
                <w:szCs w:val="18"/>
              </w:rPr>
              <w:t>DC_3A-28A_n257L_UL_3A_n257K</w:t>
            </w:r>
          </w:p>
          <w:p w:rsidR="00593224" w:rsidRPr="007313EF" w:rsidRDefault="00593224" w:rsidP="00593224">
            <w:pPr>
              <w:rPr>
                <w:sz w:val="18"/>
                <w:szCs w:val="18"/>
              </w:rPr>
            </w:pPr>
            <w:r w:rsidRPr="007313EF">
              <w:rPr>
                <w:sz w:val="18"/>
                <w:szCs w:val="18"/>
              </w:rPr>
              <w:t>DC_3A-28A_n257L_UL_3A_n257L</w:t>
            </w:r>
          </w:p>
          <w:p w:rsidR="00593224" w:rsidRPr="007313EF" w:rsidRDefault="00593224" w:rsidP="00593224">
            <w:pPr>
              <w:rPr>
                <w:sz w:val="18"/>
                <w:szCs w:val="18"/>
              </w:rPr>
            </w:pPr>
            <w:r w:rsidRPr="007313EF">
              <w:rPr>
                <w:sz w:val="18"/>
                <w:szCs w:val="18"/>
              </w:rPr>
              <w:t>DC_3A-28A_n257M_UL_3A_n257G</w:t>
            </w:r>
          </w:p>
          <w:p w:rsidR="00593224" w:rsidRPr="007313EF" w:rsidRDefault="00593224" w:rsidP="00593224">
            <w:pPr>
              <w:rPr>
                <w:sz w:val="18"/>
                <w:szCs w:val="18"/>
              </w:rPr>
            </w:pPr>
            <w:r w:rsidRPr="007313EF">
              <w:rPr>
                <w:sz w:val="18"/>
                <w:szCs w:val="18"/>
              </w:rPr>
              <w:t>DC_3A-28A_n257M_UL_3A_n257H</w:t>
            </w:r>
          </w:p>
          <w:p w:rsidR="00593224" w:rsidRPr="007313EF" w:rsidRDefault="00593224" w:rsidP="00593224">
            <w:pPr>
              <w:rPr>
                <w:sz w:val="18"/>
                <w:szCs w:val="18"/>
              </w:rPr>
            </w:pPr>
            <w:r w:rsidRPr="007313EF">
              <w:rPr>
                <w:sz w:val="18"/>
                <w:szCs w:val="18"/>
              </w:rPr>
              <w:t>DC_3A-28A_n257M_UL_3A_n257I</w:t>
            </w:r>
          </w:p>
          <w:p w:rsidR="00593224" w:rsidRPr="007313EF" w:rsidRDefault="00593224" w:rsidP="00593224">
            <w:pPr>
              <w:rPr>
                <w:sz w:val="18"/>
                <w:szCs w:val="18"/>
              </w:rPr>
            </w:pPr>
            <w:r w:rsidRPr="007313EF">
              <w:rPr>
                <w:sz w:val="18"/>
                <w:szCs w:val="18"/>
              </w:rPr>
              <w:t>DC_3A-28A_n257M_UL_3A_n257J</w:t>
            </w:r>
          </w:p>
          <w:p w:rsidR="00593224" w:rsidRPr="007313EF" w:rsidRDefault="00593224" w:rsidP="00593224">
            <w:pPr>
              <w:rPr>
                <w:sz w:val="18"/>
                <w:szCs w:val="18"/>
              </w:rPr>
            </w:pPr>
            <w:r w:rsidRPr="007313EF">
              <w:rPr>
                <w:sz w:val="18"/>
                <w:szCs w:val="18"/>
              </w:rPr>
              <w:t>DC_3A-28A_n257M_UL_3A_n257K</w:t>
            </w:r>
          </w:p>
          <w:p w:rsidR="00593224" w:rsidRPr="007313EF" w:rsidRDefault="00593224" w:rsidP="00593224">
            <w:pPr>
              <w:rPr>
                <w:sz w:val="18"/>
                <w:szCs w:val="18"/>
              </w:rPr>
            </w:pPr>
            <w:r w:rsidRPr="007313EF">
              <w:rPr>
                <w:sz w:val="18"/>
                <w:szCs w:val="18"/>
              </w:rPr>
              <w:t>DC_3A-28A_n257M_UL_3A_n257L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DC_3A-42A_n257A_UL_3A_n257A</w:t>
            </w:r>
          </w:p>
          <w:p w:rsidR="00593224" w:rsidRPr="007313EF" w:rsidRDefault="00593224" w:rsidP="00593224">
            <w:pPr>
              <w:rPr>
                <w:sz w:val="18"/>
                <w:szCs w:val="18"/>
              </w:rPr>
            </w:pPr>
            <w:r w:rsidRPr="007313EF">
              <w:rPr>
                <w:sz w:val="18"/>
                <w:szCs w:val="18"/>
              </w:rPr>
              <w:t>DC_3A-42A_n257G_UL_3A_n257G</w:t>
            </w:r>
          </w:p>
          <w:p w:rsidR="00593224" w:rsidRPr="007313EF" w:rsidRDefault="00593224" w:rsidP="00593224">
            <w:pPr>
              <w:rPr>
                <w:sz w:val="18"/>
                <w:szCs w:val="18"/>
              </w:rPr>
            </w:pPr>
            <w:r w:rsidRPr="007313EF">
              <w:rPr>
                <w:sz w:val="18"/>
                <w:szCs w:val="18"/>
              </w:rPr>
              <w:t>DC_3A-42A_n257H_UL_3A_n257G</w:t>
            </w:r>
          </w:p>
          <w:p w:rsidR="00593224" w:rsidRPr="007313EF" w:rsidRDefault="00593224" w:rsidP="00593224">
            <w:pPr>
              <w:rPr>
                <w:sz w:val="18"/>
                <w:szCs w:val="18"/>
              </w:rPr>
            </w:pPr>
            <w:r w:rsidRPr="007313EF">
              <w:rPr>
                <w:sz w:val="18"/>
                <w:szCs w:val="18"/>
              </w:rPr>
              <w:t>DC_3A-42A_n257H_UL_3A_n257H</w:t>
            </w:r>
          </w:p>
          <w:p w:rsidR="00593224" w:rsidRPr="007313EF" w:rsidRDefault="00593224" w:rsidP="00593224">
            <w:pPr>
              <w:rPr>
                <w:sz w:val="18"/>
                <w:szCs w:val="18"/>
              </w:rPr>
            </w:pPr>
            <w:r w:rsidRPr="007313EF">
              <w:rPr>
                <w:sz w:val="18"/>
                <w:szCs w:val="18"/>
              </w:rPr>
              <w:t>DC_3A-42A_n257I_UL_3A_n257G</w:t>
            </w:r>
          </w:p>
          <w:p w:rsidR="00593224" w:rsidRPr="007313EF" w:rsidRDefault="00593224" w:rsidP="00593224">
            <w:pPr>
              <w:rPr>
                <w:sz w:val="18"/>
                <w:szCs w:val="18"/>
              </w:rPr>
            </w:pPr>
            <w:r w:rsidRPr="007313EF">
              <w:rPr>
                <w:sz w:val="18"/>
                <w:szCs w:val="18"/>
              </w:rPr>
              <w:t>DC_3A-42A_n257I_UL_3A_n257H</w:t>
            </w:r>
          </w:p>
          <w:p w:rsidR="00593224" w:rsidRPr="007313EF" w:rsidRDefault="00593224" w:rsidP="00593224">
            <w:pPr>
              <w:rPr>
                <w:sz w:val="18"/>
                <w:szCs w:val="18"/>
              </w:rPr>
            </w:pPr>
            <w:r w:rsidRPr="007313EF">
              <w:rPr>
                <w:sz w:val="18"/>
                <w:szCs w:val="18"/>
              </w:rPr>
              <w:t>DC_3A-42A_n257I_UL_3A_n257I</w:t>
            </w:r>
          </w:p>
          <w:p w:rsidR="00593224" w:rsidRPr="007313EF" w:rsidRDefault="00593224" w:rsidP="00593224">
            <w:pPr>
              <w:rPr>
                <w:sz w:val="18"/>
                <w:szCs w:val="18"/>
              </w:rPr>
            </w:pPr>
            <w:r w:rsidRPr="007313EF">
              <w:rPr>
                <w:sz w:val="18"/>
                <w:szCs w:val="18"/>
              </w:rPr>
              <w:t>DC_3A-42A_n257J_UL_3A_n257G</w:t>
            </w:r>
          </w:p>
          <w:p w:rsidR="00593224" w:rsidRPr="007313EF" w:rsidRDefault="00593224" w:rsidP="00593224">
            <w:pPr>
              <w:rPr>
                <w:sz w:val="18"/>
                <w:szCs w:val="18"/>
              </w:rPr>
            </w:pPr>
            <w:r w:rsidRPr="007313EF">
              <w:rPr>
                <w:sz w:val="18"/>
                <w:szCs w:val="18"/>
              </w:rPr>
              <w:t>DC_3A-42A_n257J_UL_3A_n257H</w:t>
            </w:r>
          </w:p>
          <w:p w:rsidR="00593224" w:rsidRPr="007313EF" w:rsidRDefault="00593224" w:rsidP="00593224">
            <w:pPr>
              <w:rPr>
                <w:sz w:val="18"/>
                <w:szCs w:val="18"/>
              </w:rPr>
            </w:pPr>
            <w:r w:rsidRPr="007313EF">
              <w:rPr>
                <w:sz w:val="18"/>
                <w:szCs w:val="18"/>
              </w:rPr>
              <w:t>DC_3A-42A_n257J_UL_3A_n257I</w:t>
            </w:r>
          </w:p>
          <w:p w:rsidR="00593224" w:rsidRPr="007313EF" w:rsidRDefault="00593224" w:rsidP="00593224">
            <w:pPr>
              <w:rPr>
                <w:sz w:val="18"/>
                <w:szCs w:val="18"/>
              </w:rPr>
            </w:pPr>
            <w:r w:rsidRPr="007313EF">
              <w:rPr>
                <w:sz w:val="18"/>
                <w:szCs w:val="18"/>
              </w:rPr>
              <w:t>DC_3A-42A_n257J_UL_3A_n257J</w:t>
            </w:r>
          </w:p>
          <w:p w:rsidR="00593224" w:rsidRPr="007313EF" w:rsidRDefault="00593224" w:rsidP="00593224">
            <w:pPr>
              <w:rPr>
                <w:sz w:val="18"/>
                <w:szCs w:val="18"/>
              </w:rPr>
            </w:pPr>
            <w:r w:rsidRPr="007313EF">
              <w:rPr>
                <w:sz w:val="18"/>
                <w:szCs w:val="18"/>
              </w:rPr>
              <w:t>DC_3A-42A_n257K_UL_3A_n257G</w:t>
            </w:r>
          </w:p>
          <w:p w:rsidR="00593224" w:rsidRPr="007313EF" w:rsidRDefault="00593224" w:rsidP="00593224">
            <w:pPr>
              <w:rPr>
                <w:sz w:val="18"/>
                <w:szCs w:val="18"/>
              </w:rPr>
            </w:pPr>
            <w:r w:rsidRPr="007313EF">
              <w:rPr>
                <w:sz w:val="18"/>
                <w:szCs w:val="18"/>
              </w:rPr>
              <w:t>DC_3A-42A_n257K_UL_3A_n257H</w:t>
            </w:r>
          </w:p>
          <w:p w:rsidR="00593224" w:rsidRPr="007313EF" w:rsidRDefault="00593224" w:rsidP="00593224">
            <w:pPr>
              <w:rPr>
                <w:sz w:val="18"/>
                <w:szCs w:val="18"/>
              </w:rPr>
            </w:pPr>
            <w:r w:rsidRPr="007313EF">
              <w:rPr>
                <w:sz w:val="18"/>
                <w:szCs w:val="18"/>
              </w:rPr>
              <w:t>DC_3A-42A_n257K_UL_3A_n257I</w:t>
            </w:r>
          </w:p>
          <w:p w:rsidR="00593224" w:rsidRPr="007313EF" w:rsidRDefault="00593224" w:rsidP="00593224">
            <w:pPr>
              <w:rPr>
                <w:sz w:val="18"/>
                <w:szCs w:val="18"/>
              </w:rPr>
            </w:pPr>
            <w:r w:rsidRPr="007313EF">
              <w:rPr>
                <w:sz w:val="18"/>
                <w:szCs w:val="18"/>
              </w:rPr>
              <w:t>DC_3A-42A_n257K_UL_3A_n257J</w:t>
            </w:r>
          </w:p>
          <w:p w:rsidR="00593224" w:rsidRPr="007313EF" w:rsidRDefault="00593224" w:rsidP="00593224">
            <w:pPr>
              <w:rPr>
                <w:sz w:val="18"/>
                <w:szCs w:val="18"/>
              </w:rPr>
            </w:pPr>
            <w:r w:rsidRPr="007313EF">
              <w:rPr>
                <w:sz w:val="18"/>
                <w:szCs w:val="18"/>
              </w:rPr>
              <w:t>DC_3A-42A_n257K_UL_3A_n257K</w:t>
            </w:r>
          </w:p>
          <w:p w:rsidR="00593224" w:rsidRPr="007313EF" w:rsidRDefault="00593224" w:rsidP="00593224">
            <w:pPr>
              <w:rPr>
                <w:sz w:val="18"/>
                <w:szCs w:val="18"/>
              </w:rPr>
            </w:pPr>
            <w:r w:rsidRPr="007313EF">
              <w:rPr>
                <w:sz w:val="18"/>
                <w:szCs w:val="18"/>
              </w:rPr>
              <w:t>DC_3A-42A_n257L_UL_3A_n257G</w:t>
            </w:r>
          </w:p>
          <w:p w:rsidR="00593224" w:rsidRPr="007313EF" w:rsidRDefault="00593224" w:rsidP="00593224">
            <w:pPr>
              <w:rPr>
                <w:sz w:val="18"/>
                <w:szCs w:val="18"/>
              </w:rPr>
            </w:pPr>
            <w:r w:rsidRPr="007313EF">
              <w:rPr>
                <w:sz w:val="18"/>
                <w:szCs w:val="18"/>
              </w:rPr>
              <w:t>DC_3A-42A_n257L_UL_3A_n257H</w:t>
            </w:r>
          </w:p>
          <w:p w:rsidR="00593224" w:rsidRPr="007313EF" w:rsidRDefault="00593224" w:rsidP="00593224">
            <w:pPr>
              <w:rPr>
                <w:sz w:val="18"/>
                <w:szCs w:val="18"/>
              </w:rPr>
            </w:pPr>
            <w:r w:rsidRPr="007313EF">
              <w:rPr>
                <w:sz w:val="18"/>
                <w:szCs w:val="18"/>
              </w:rPr>
              <w:t>DC_3A-42A_n257L_UL_3A_n257I</w:t>
            </w:r>
          </w:p>
          <w:p w:rsidR="00593224" w:rsidRPr="007313EF" w:rsidRDefault="00593224" w:rsidP="00593224">
            <w:pPr>
              <w:rPr>
                <w:sz w:val="18"/>
                <w:szCs w:val="18"/>
              </w:rPr>
            </w:pPr>
            <w:r w:rsidRPr="007313EF">
              <w:rPr>
                <w:sz w:val="18"/>
                <w:szCs w:val="18"/>
              </w:rPr>
              <w:t>DC_3A-42A_n257L_UL_3A_n257J</w:t>
            </w:r>
          </w:p>
          <w:p w:rsidR="00593224" w:rsidRPr="007313EF" w:rsidRDefault="00593224" w:rsidP="00593224">
            <w:pPr>
              <w:rPr>
                <w:sz w:val="18"/>
                <w:szCs w:val="18"/>
              </w:rPr>
            </w:pPr>
            <w:r w:rsidRPr="007313EF">
              <w:rPr>
                <w:sz w:val="18"/>
                <w:szCs w:val="18"/>
              </w:rPr>
              <w:t>DC_3A-42A_n257L_UL_3A_n257K</w:t>
            </w:r>
          </w:p>
          <w:p w:rsidR="00593224" w:rsidRPr="007313EF" w:rsidRDefault="00593224" w:rsidP="00593224">
            <w:pPr>
              <w:rPr>
                <w:sz w:val="18"/>
                <w:szCs w:val="18"/>
              </w:rPr>
            </w:pPr>
            <w:r w:rsidRPr="007313EF">
              <w:rPr>
                <w:sz w:val="18"/>
                <w:szCs w:val="18"/>
              </w:rPr>
              <w:t>DC_3A-42A_n257L_UL_3A_n257L</w:t>
            </w:r>
          </w:p>
          <w:p w:rsidR="00593224" w:rsidRPr="007313EF" w:rsidRDefault="00593224" w:rsidP="00593224">
            <w:pPr>
              <w:rPr>
                <w:sz w:val="18"/>
                <w:szCs w:val="18"/>
              </w:rPr>
            </w:pPr>
            <w:r w:rsidRPr="007313EF">
              <w:rPr>
                <w:sz w:val="18"/>
                <w:szCs w:val="18"/>
              </w:rPr>
              <w:t>DC_3A-42A_n257M_UL_3A_n257G</w:t>
            </w:r>
          </w:p>
          <w:p w:rsidR="00593224" w:rsidRPr="007313EF" w:rsidRDefault="00593224" w:rsidP="00593224">
            <w:pPr>
              <w:rPr>
                <w:sz w:val="18"/>
                <w:szCs w:val="18"/>
              </w:rPr>
            </w:pPr>
            <w:r w:rsidRPr="007313EF">
              <w:rPr>
                <w:sz w:val="18"/>
                <w:szCs w:val="18"/>
              </w:rPr>
              <w:t>DC_3A-42A_n257M_UL_3A_n257H</w:t>
            </w:r>
          </w:p>
          <w:p w:rsidR="00593224" w:rsidRPr="007313EF" w:rsidRDefault="00593224" w:rsidP="00593224">
            <w:pPr>
              <w:rPr>
                <w:sz w:val="18"/>
                <w:szCs w:val="18"/>
              </w:rPr>
            </w:pPr>
            <w:r w:rsidRPr="007313EF">
              <w:rPr>
                <w:sz w:val="18"/>
                <w:szCs w:val="18"/>
              </w:rPr>
              <w:t>DC_3A-42A_n257M_UL_3A_n257I</w:t>
            </w:r>
          </w:p>
          <w:p w:rsidR="00593224" w:rsidRPr="007313EF" w:rsidRDefault="00593224" w:rsidP="00593224">
            <w:pPr>
              <w:rPr>
                <w:sz w:val="18"/>
                <w:szCs w:val="18"/>
              </w:rPr>
            </w:pPr>
            <w:r w:rsidRPr="007313EF">
              <w:rPr>
                <w:sz w:val="18"/>
                <w:szCs w:val="18"/>
              </w:rPr>
              <w:t>DC_3A-42A_n257M_UL_3A_n257J</w:t>
            </w:r>
          </w:p>
          <w:p w:rsidR="00593224" w:rsidRPr="007313EF" w:rsidRDefault="00593224" w:rsidP="00593224">
            <w:pPr>
              <w:rPr>
                <w:sz w:val="18"/>
                <w:szCs w:val="18"/>
              </w:rPr>
            </w:pPr>
            <w:r w:rsidRPr="007313EF">
              <w:rPr>
                <w:sz w:val="18"/>
                <w:szCs w:val="18"/>
              </w:rPr>
              <w:t>DC_3A-42A_n257M_UL_3A_n257K</w:t>
            </w:r>
          </w:p>
          <w:p w:rsidR="00593224" w:rsidRPr="007313EF" w:rsidRDefault="00593224" w:rsidP="00593224">
            <w:pPr>
              <w:rPr>
                <w:sz w:val="18"/>
                <w:szCs w:val="18"/>
              </w:rPr>
            </w:pPr>
            <w:r w:rsidRPr="007313EF">
              <w:rPr>
                <w:sz w:val="18"/>
                <w:szCs w:val="18"/>
              </w:rPr>
              <w:t>DC_3A-42A_n257M_UL_3A_n257L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DC_3A-42C_n257A_UL_3A_n257A</w:t>
            </w:r>
          </w:p>
          <w:p w:rsidR="00593224" w:rsidRPr="007313EF" w:rsidRDefault="00593224" w:rsidP="00593224">
            <w:pPr>
              <w:rPr>
                <w:sz w:val="18"/>
                <w:szCs w:val="18"/>
              </w:rPr>
            </w:pPr>
            <w:r w:rsidRPr="007313EF">
              <w:rPr>
                <w:sz w:val="18"/>
                <w:szCs w:val="18"/>
              </w:rPr>
              <w:t>DC_3A-42C_n257G_UL_3A_n257G</w:t>
            </w:r>
          </w:p>
          <w:p w:rsidR="00593224" w:rsidRPr="007313EF" w:rsidRDefault="00593224" w:rsidP="00593224">
            <w:pPr>
              <w:rPr>
                <w:sz w:val="18"/>
                <w:szCs w:val="18"/>
              </w:rPr>
            </w:pPr>
            <w:r w:rsidRPr="007313EF">
              <w:rPr>
                <w:sz w:val="18"/>
                <w:szCs w:val="18"/>
              </w:rPr>
              <w:t>DC_3A-42C_n257H_UL_3A_n257G</w:t>
            </w:r>
          </w:p>
          <w:p w:rsidR="00593224" w:rsidRPr="007313EF" w:rsidRDefault="00593224" w:rsidP="00593224">
            <w:pPr>
              <w:rPr>
                <w:sz w:val="18"/>
                <w:szCs w:val="18"/>
              </w:rPr>
            </w:pPr>
            <w:r w:rsidRPr="007313EF">
              <w:rPr>
                <w:sz w:val="18"/>
                <w:szCs w:val="18"/>
              </w:rPr>
              <w:t>DC_3A-42C_n257H_UL_3A_n257H</w:t>
            </w:r>
          </w:p>
          <w:p w:rsidR="00593224" w:rsidRPr="007313EF" w:rsidRDefault="00593224" w:rsidP="00593224">
            <w:pPr>
              <w:rPr>
                <w:sz w:val="18"/>
                <w:szCs w:val="18"/>
              </w:rPr>
            </w:pPr>
            <w:r w:rsidRPr="007313EF">
              <w:rPr>
                <w:sz w:val="18"/>
                <w:szCs w:val="18"/>
              </w:rPr>
              <w:t>DC_3A-42C_n257I_UL_3A_n257G</w:t>
            </w:r>
          </w:p>
          <w:p w:rsidR="00593224" w:rsidRPr="007313EF" w:rsidRDefault="00593224" w:rsidP="00593224">
            <w:pPr>
              <w:rPr>
                <w:sz w:val="18"/>
                <w:szCs w:val="18"/>
              </w:rPr>
            </w:pPr>
            <w:r w:rsidRPr="007313EF">
              <w:rPr>
                <w:sz w:val="18"/>
                <w:szCs w:val="18"/>
              </w:rPr>
              <w:t>DC_3A-42C_n257I_UL_3A_n257H</w:t>
            </w:r>
          </w:p>
          <w:p w:rsidR="00593224" w:rsidRPr="007313EF" w:rsidRDefault="00593224" w:rsidP="00593224">
            <w:pPr>
              <w:rPr>
                <w:sz w:val="18"/>
                <w:szCs w:val="18"/>
              </w:rPr>
            </w:pPr>
            <w:r w:rsidRPr="007313EF">
              <w:rPr>
                <w:sz w:val="18"/>
                <w:szCs w:val="18"/>
              </w:rPr>
              <w:t>DC_3A-42C_n257I_UL_3A_n257I</w:t>
            </w:r>
          </w:p>
          <w:p w:rsidR="00593224" w:rsidRPr="007313EF" w:rsidRDefault="00593224" w:rsidP="00593224">
            <w:pPr>
              <w:rPr>
                <w:sz w:val="18"/>
                <w:szCs w:val="18"/>
              </w:rPr>
            </w:pPr>
            <w:r w:rsidRPr="007313EF">
              <w:rPr>
                <w:sz w:val="18"/>
                <w:szCs w:val="18"/>
              </w:rPr>
              <w:t>DC_3A-42C_n257J_UL_3A_n257G</w:t>
            </w:r>
          </w:p>
          <w:p w:rsidR="00593224" w:rsidRPr="007313EF" w:rsidRDefault="00593224" w:rsidP="00593224">
            <w:pPr>
              <w:rPr>
                <w:sz w:val="18"/>
                <w:szCs w:val="18"/>
              </w:rPr>
            </w:pPr>
            <w:r w:rsidRPr="007313EF">
              <w:rPr>
                <w:sz w:val="18"/>
                <w:szCs w:val="18"/>
              </w:rPr>
              <w:t>DC_3A-42C_n257J_UL_3A_n257H</w:t>
            </w:r>
          </w:p>
          <w:p w:rsidR="00593224" w:rsidRPr="007313EF" w:rsidRDefault="00593224" w:rsidP="00593224">
            <w:pPr>
              <w:rPr>
                <w:sz w:val="18"/>
                <w:szCs w:val="18"/>
              </w:rPr>
            </w:pPr>
            <w:r w:rsidRPr="007313EF">
              <w:rPr>
                <w:sz w:val="18"/>
                <w:szCs w:val="18"/>
              </w:rPr>
              <w:t>DC_3A-42C_n257J_UL_3A_n257I</w:t>
            </w:r>
          </w:p>
          <w:p w:rsidR="00593224" w:rsidRPr="007313EF" w:rsidRDefault="00593224" w:rsidP="00593224">
            <w:pPr>
              <w:rPr>
                <w:sz w:val="18"/>
                <w:szCs w:val="18"/>
              </w:rPr>
            </w:pPr>
            <w:r w:rsidRPr="007313EF">
              <w:rPr>
                <w:sz w:val="18"/>
                <w:szCs w:val="18"/>
              </w:rPr>
              <w:t>DC_3A-42C_n257J_UL_3A_n257J</w:t>
            </w:r>
          </w:p>
          <w:p w:rsidR="00593224" w:rsidRPr="007313EF" w:rsidRDefault="00593224" w:rsidP="00593224">
            <w:pPr>
              <w:rPr>
                <w:sz w:val="18"/>
                <w:szCs w:val="18"/>
              </w:rPr>
            </w:pPr>
            <w:r w:rsidRPr="007313EF">
              <w:rPr>
                <w:sz w:val="18"/>
                <w:szCs w:val="18"/>
              </w:rPr>
              <w:t>DC_3A-42C_n257K_UL_3A_n257G</w:t>
            </w:r>
          </w:p>
          <w:p w:rsidR="00593224" w:rsidRPr="007313EF" w:rsidRDefault="00593224" w:rsidP="00593224">
            <w:pPr>
              <w:rPr>
                <w:sz w:val="18"/>
                <w:szCs w:val="18"/>
              </w:rPr>
            </w:pPr>
            <w:r w:rsidRPr="007313EF">
              <w:rPr>
                <w:sz w:val="18"/>
                <w:szCs w:val="18"/>
              </w:rPr>
              <w:t>DC_3A-42C_n257K_UL_3A_n257H</w:t>
            </w:r>
          </w:p>
          <w:p w:rsidR="00593224" w:rsidRPr="007313EF" w:rsidRDefault="00593224" w:rsidP="00593224">
            <w:pPr>
              <w:rPr>
                <w:sz w:val="18"/>
                <w:szCs w:val="18"/>
              </w:rPr>
            </w:pPr>
            <w:r w:rsidRPr="007313EF">
              <w:rPr>
                <w:sz w:val="18"/>
                <w:szCs w:val="18"/>
              </w:rPr>
              <w:t>DC_3A-42C_n257K_UL_3A_n257I</w:t>
            </w:r>
          </w:p>
          <w:p w:rsidR="00593224" w:rsidRPr="007313EF" w:rsidRDefault="00593224" w:rsidP="00593224">
            <w:pPr>
              <w:rPr>
                <w:sz w:val="18"/>
                <w:szCs w:val="18"/>
              </w:rPr>
            </w:pPr>
            <w:r w:rsidRPr="007313EF">
              <w:rPr>
                <w:sz w:val="18"/>
                <w:szCs w:val="18"/>
              </w:rPr>
              <w:t>DC_3A-42C_n257K_UL_3A_n257J</w:t>
            </w:r>
          </w:p>
          <w:p w:rsidR="00593224" w:rsidRPr="007313EF" w:rsidRDefault="00593224" w:rsidP="00593224">
            <w:pPr>
              <w:rPr>
                <w:sz w:val="18"/>
                <w:szCs w:val="18"/>
              </w:rPr>
            </w:pPr>
            <w:r w:rsidRPr="007313EF">
              <w:rPr>
                <w:sz w:val="18"/>
                <w:szCs w:val="18"/>
              </w:rPr>
              <w:t>DC_3A-42C_n257K_UL_3A_n257K</w:t>
            </w:r>
          </w:p>
          <w:p w:rsidR="00593224" w:rsidRPr="007313EF" w:rsidRDefault="00593224" w:rsidP="00593224">
            <w:pPr>
              <w:rPr>
                <w:sz w:val="18"/>
                <w:szCs w:val="18"/>
              </w:rPr>
            </w:pPr>
            <w:r w:rsidRPr="007313EF">
              <w:rPr>
                <w:sz w:val="18"/>
                <w:szCs w:val="18"/>
              </w:rPr>
              <w:t>DC_3A-42C_n257L_UL_3A_n257G</w:t>
            </w:r>
          </w:p>
          <w:p w:rsidR="00593224" w:rsidRPr="007313EF" w:rsidRDefault="00593224" w:rsidP="00593224">
            <w:pPr>
              <w:rPr>
                <w:sz w:val="18"/>
                <w:szCs w:val="18"/>
              </w:rPr>
            </w:pPr>
            <w:r w:rsidRPr="007313EF">
              <w:rPr>
                <w:sz w:val="18"/>
                <w:szCs w:val="18"/>
              </w:rPr>
              <w:t>DC_3A-42C_n257L_UL_3A_n257H</w:t>
            </w:r>
          </w:p>
          <w:p w:rsidR="00593224" w:rsidRPr="007313EF" w:rsidRDefault="00593224" w:rsidP="00593224">
            <w:pPr>
              <w:rPr>
                <w:sz w:val="18"/>
                <w:szCs w:val="18"/>
              </w:rPr>
            </w:pPr>
            <w:r w:rsidRPr="007313EF">
              <w:rPr>
                <w:sz w:val="18"/>
                <w:szCs w:val="18"/>
              </w:rPr>
              <w:t>DC_3A-42C_n257L_UL_3A_n257I</w:t>
            </w:r>
          </w:p>
          <w:p w:rsidR="00593224" w:rsidRPr="007313EF" w:rsidRDefault="00593224" w:rsidP="00593224">
            <w:pPr>
              <w:rPr>
                <w:sz w:val="18"/>
                <w:szCs w:val="18"/>
              </w:rPr>
            </w:pPr>
            <w:r w:rsidRPr="007313EF">
              <w:rPr>
                <w:sz w:val="18"/>
                <w:szCs w:val="18"/>
              </w:rPr>
              <w:t>DC_3A-42C_n257L_UL_3A_n257J</w:t>
            </w:r>
          </w:p>
          <w:p w:rsidR="00593224" w:rsidRPr="007313EF" w:rsidRDefault="00593224" w:rsidP="00593224">
            <w:pPr>
              <w:rPr>
                <w:sz w:val="18"/>
                <w:szCs w:val="18"/>
              </w:rPr>
            </w:pPr>
            <w:r w:rsidRPr="007313EF">
              <w:rPr>
                <w:sz w:val="18"/>
                <w:szCs w:val="18"/>
              </w:rPr>
              <w:t>DC_3A-42C_n257L_UL_3A_n257K</w:t>
            </w:r>
          </w:p>
          <w:p w:rsidR="00593224" w:rsidRPr="007313EF" w:rsidRDefault="00593224" w:rsidP="00593224">
            <w:pPr>
              <w:rPr>
                <w:sz w:val="18"/>
                <w:szCs w:val="18"/>
              </w:rPr>
            </w:pPr>
            <w:r w:rsidRPr="007313EF">
              <w:rPr>
                <w:sz w:val="18"/>
                <w:szCs w:val="18"/>
              </w:rPr>
              <w:t>DC_3A-42C_n257L_UL_3A_n257L</w:t>
            </w:r>
          </w:p>
          <w:p w:rsidR="00593224" w:rsidRPr="007313EF" w:rsidRDefault="00593224" w:rsidP="00593224">
            <w:pPr>
              <w:rPr>
                <w:sz w:val="18"/>
                <w:szCs w:val="18"/>
              </w:rPr>
            </w:pPr>
            <w:r w:rsidRPr="007313EF">
              <w:rPr>
                <w:sz w:val="18"/>
                <w:szCs w:val="18"/>
              </w:rPr>
              <w:t>DC_3A-42C_n257M_UL_3A_n257G</w:t>
            </w:r>
          </w:p>
          <w:p w:rsidR="00593224" w:rsidRPr="007313EF" w:rsidRDefault="00593224" w:rsidP="00593224">
            <w:pPr>
              <w:rPr>
                <w:sz w:val="18"/>
                <w:szCs w:val="18"/>
              </w:rPr>
            </w:pPr>
            <w:r w:rsidRPr="007313EF">
              <w:rPr>
                <w:sz w:val="18"/>
                <w:szCs w:val="18"/>
              </w:rPr>
              <w:t>DC_3A-42C_n257M_UL_3A_n257H</w:t>
            </w:r>
          </w:p>
          <w:p w:rsidR="00593224" w:rsidRPr="007313EF" w:rsidRDefault="00593224" w:rsidP="00593224">
            <w:pPr>
              <w:rPr>
                <w:sz w:val="18"/>
                <w:szCs w:val="18"/>
              </w:rPr>
            </w:pPr>
            <w:r w:rsidRPr="007313EF">
              <w:rPr>
                <w:sz w:val="18"/>
                <w:szCs w:val="18"/>
              </w:rPr>
              <w:t>DC_3A-42C_n257M_UL_3A_n257I</w:t>
            </w:r>
          </w:p>
          <w:p w:rsidR="00593224" w:rsidRPr="007313EF" w:rsidRDefault="00593224" w:rsidP="00593224">
            <w:pPr>
              <w:rPr>
                <w:sz w:val="18"/>
                <w:szCs w:val="18"/>
              </w:rPr>
            </w:pPr>
            <w:r w:rsidRPr="007313EF">
              <w:rPr>
                <w:sz w:val="18"/>
                <w:szCs w:val="18"/>
              </w:rPr>
              <w:t>DC_3A-42C_n257M_UL_3A_n257J</w:t>
            </w:r>
          </w:p>
          <w:p w:rsidR="00593224" w:rsidRPr="007313EF" w:rsidRDefault="00593224" w:rsidP="00593224">
            <w:pPr>
              <w:rPr>
                <w:sz w:val="18"/>
                <w:szCs w:val="18"/>
              </w:rPr>
            </w:pPr>
            <w:r w:rsidRPr="007313EF">
              <w:rPr>
                <w:sz w:val="18"/>
                <w:szCs w:val="18"/>
              </w:rPr>
              <w:t>DC_3A-42C_n257M_UL_3A_n257K</w:t>
            </w:r>
          </w:p>
          <w:p w:rsidR="00593224" w:rsidRPr="007313EF" w:rsidRDefault="00593224" w:rsidP="00593224">
            <w:pPr>
              <w:rPr>
                <w:sz w:val="18"/>
                <w:szCs w:val="18"/>
              </w:rPr>
            </w:pPr>
            <w:r w:rsidRPr="007313EF">
              <w:rPr>
                <w:sz w:val="18"/>
                <w:szCs w:val="18"/>
              </w:rPr>
              <w:t>DC_3A-42C_n257M_UL_3A_n257L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DC_3A-42E_n257A_UL_3A_n257A</w:t>
            </w:r>
          </w:p>
          <w:p w:rsidR="00593224" w:rsidRPr="007313EF" w:rsidRDefault="00593224" w:rsidP="00593224">
            <w:pPr>
              <w:rPr>
                <w:sz w:val="18"/>
                <w:szCs w:val="18"/>
              </w:rPr>
            </w:pPr>
            <w:r w:rsidRPr="007313EF">
              <w:rPr>
                <w:sz w:val="18"/>
                <w:szCs w:val="18"/>
              </w:rPr>
              <w:t>DC_3A-42E_n257G_UL_3A_n257G</w:t>
            </w:r>
          </w:p>
          <w:p w:rsidR="00593224" w:rsidRPr="007313EF" w:rsidRDefault="00593224" w:rsidP="00593224">
            <w:pPr>
              <w:rPr>
                <w:sz w:val="18"/>
                <w:szCs w:val="18"/>
              </w:rPr>
            </w:pPr>
            <w:r w:rsidRPr="007313EF">
              <w:rPr>
                <w:sz w:val="18"/>
                <w:szCs w:val="18"/>
              </w:rPr>
              <w:t>DC_3A-42E_n257H_UL_3A_n257G</w:t>
            </w:r>
          </w:p>
          <w:p w:rsidR="00593224" w:rsidRPr="007313EF" w:rsidRDefault="00593224" w:rsidP="00593224">
            <w:pPr>
              <w:rPr>
                <w:sz w:val="18"/>
                <w:szCs w:val="18"/>
              </w:rPr>
            </w:pPr>
            <w:r w:rsidRPr="007313EF">
              <w:rPr>
                <w:sz w:val="18"/>
                <w:szCs w:val="18"/>
              </w:rPr>
              <w:t>DC_3A-42E_n257H_UL_3A_n257H</w:t>
            </w:r>
          </w:p>
          <w:p w:rsidR="00593224" w:rsidRPr="007313EF" w:rsidRDefault="00593224" w:rsidP="00593224">
            <w:pPr>
              <w:rPr>
                <w:sz w:val="18"/>
                <w:szCs w:val="18"/>
              </w:rPr>
            </w:pPr>
            <w:r w:rsidRPr="007313EF">
              <w:rPr>
                <w:sz w:val="18"/>
                <w:szCs w:val="18"/>
              </w:rPr>
              <w:t>DC_3A-42E_n257I_UL_3A_n257G</w:t>
            </w:r>
          </w:p>
          <w:p w:rsidR="00593224" w:rsidRPr="007313EF" w:rsidRDefault="00593224" w:rsidP="00593224">
            <w:pPr>
              <w:rPr>
                <w:sz w:val="18"/>
                <w:szCs w:val="18"/>
              </w:rPr>
            </w:pPr>
            <w:r w:rsidRPr="007313EF">
              <w:rPr>
                <w:sz w:val="18"/>
                <w:szCs w:val="18"/>
              </w:rPr>
              <w:t>DC_3A-42E_n257I_UL_3A_n257H</w:t>
            </w:r>
          </w:p>
          <w:p w:rsidR="00593224" w:rsidRPr="007313EF" w:rsidRDefault="00593224" w:rsidP="00593224">
            <w:pPr>
              <w:rPr>
                <w:sz w:val="18"/>
                <w:szCs w:val="18"/>
              </w:rPr>
            </w:pPr>
            <w:r w:rsidRPr="007313EF">
              <w:rPr>
                <w:sz w:val="18"/>
                <w:szCs w:val="18"/>
              </w:rPr>
              <w:t>DC_3A-42E_n257I_UL_3A_n257I</w:t>
            </w:r>
          </w:p>
          <w:p w:rsidR="00593224" w:rsidRPr="007313EF" w:rsidRDefault="00593224" w:rsidP="00593224">
            <w:pPr>
              <w:rPr>
                <w:sz w:val="18"/>
                <w:szCs w:val="18"/>
              </w:rPr>
            </w:pPr>
            <w:r w:rsidRPr="007313EF">
              <w:rPr>
                <w:sz w:val="18"/>
                <w:szCs w:val="18"/>
              </w:rPr>
              <w:t>DC_3A-42E_n257J_UL_3A_n257G</w:t>
            </w:r>
          </w:p>
          <w:p w:rsidR="00593224" w:rsidRPr="007313EF" w:rsidRDefault="00593224" w:rsidP="00593224">
            <w:pPr>
              <w:rPr>
                <w:sz w:val="18"/>
                <w:szCs w:val="18"/>
              </w:rPr>
            </w:pPr>
            <w:r w:rsidRPr="007313EF">
              <w:rPr>
                <w:sz w:val="18"/>
                <w:szCs w:val="18"/>
              </w:rPr>
              <w:t>DC_3A-42E_n257J_UL_3A_n257H</w:t>
            </w:r>
          </w:p>
          <w:p w:rsidR="00593224" w:rsidRPr="007313EF" w:rsidRDefault="00593224" w:rsidP="00593224">
            <w:pPr>
              <w:rPr>
                <w:sz w:val="18"/>
                <w:szCs w:val="18"/>
              </w:rPr>
            </w:pPr>
            <w:r w:rsidRPr="007313EF">
              <w:rPr>
                <w:sz w:val="18"/>
                <w:szCs w:val="18"/>
              </w:rPr>
              <w:t>DC_3A-42E_n257J_UL_3A_n257I</w:t>
            </w:r>
          </w:p>
          <w:p w:rsidR="00593224" w:rsidRPr="007313EF" w:rsidRDefault="00593224" w:rsidP="00593224">
            <w:pPr>
              <w:rPr>
                <w:sz w:val="18"/>
                <w:szCs w:val="18"/>
              </w:rPr>
            </w:pPr>
            <w:r w:rsidRPr="007313EF">
              <w:rPr>
                <w:sz w:val="18"/>
                <w:szCs w:val="18"/>
              </w:rPr>
              <w:t>DC_3A-42E_n257J_UL_3A_n257J</w:t>
            </w:r>
          </w:p>
          <w:p w:rsidR="00593224" w:rsidRPr="007313EF" w:rsidRDefault="00593224" w:rsidP="00593224">
            <w:pPr>
              <w:rPr>
                <w:sz w:val="18"/>
                <w:szCs w:val="18"/>
              </w:rPr>
            </w:pPr>
            <w:r w:rsidRPr="007313EF">
              <w:rPr>
                <w:sz w:val="18"/>
                <w:szCs w:val="18"/>
              </w:rPr>
              <w:t>DC_3A-42E_n257K_UL_3A_n257G</w:t>
            </w:r>
          </w:p>
          <w:p w:rsidR="00593224" w:rsidRPr="007313EF" w:rsidRDefault="00593224" w:rsidP="00593224">
            <w:pPr>
              <w:rPr>
                <w:sz w:val="18"/>
                <w:szCs w:val="18"/>
              </w:rPr>
            </w:pPr>
            <w:r w:rsidRPr="007313EF">
              <w:rPr>
                <w:sz w:val="18"/>
                <w:szCs w:val="18"/>
              </w:rPr>
              <w:t>DC_3A-42E_n257K_UL_3A_n257H</w:t>
            </w:r>
          </w:p>
          <w:p w:rsidR="00593224" w:rsidRPr="007313EF" w:rsidRDefault="00593224" w:rsidP="00593224">
            <w:pPr>
              <w:rPr>
                <w:sz w:val="18"/>
                <w:szCs w:val="18"/>
              </w:rPr>
            </w:pPr>
            <w:r w:rsidRPr="007313EF">
              <w:rPr>
                <w:sz w:val="18"/>
                <w:szCs w:val="18"/>
              </w:rPr>
              <w:t>DC_3A-42E_n257K_UL_3A_n257I</w:t>
            </w:r>
          </w:p>
          <w:p w:rsidR="00593224" w:rsidRPr="007313EF" w:rsidRDefault="00593224" w:rsidP="00593224">
            <w:pPr>
              <w:rPr>
                <w:sz w:val="18"/>
                <w:szCs w:val="18"/>
              </w:rPr>
            </w:pPr>
            <w:r w:rsidRPr="007313EF">
              <w:rPr>
                <w:sz w:val="18"/>
                <w:szCs w:val="18"/>
              </w:rPr>
              <w:t>DC_3A-42E_n257K_UL_3A_n257J</w:t>
            </w:r>
          </w:p>
          <w:p w:rsidR="00593224" w:rsidRPr="007313EF" w:rsidRDefault="00593224" w:rsidP="00593224">
            <w:pPr>
              <w:rPr>
                <w:sz w:val="18"/>
                <w:szCs w:val="18"/>
              </w:rPr>
            </w:pPr>
            <w:r w:rsidRPr="007313EF">
              <w:rPr>
                <w:sz w:val="18"/>
                <w:szCs w:val="18"/>
              </w:rPr>
              <w:t>DC_3A-42E_n257K_UL_3A_n257K</w:t>
            </w:r>
          </w:p>
          <w:p w:rsidR="00593224" w:rsidRPr="007313EF" w:rsidRDefault="00593224" w:rsidP="00593224">
            <w:pPr>
              <w:rPr>
                <w:sz w:val="18"/>
                <w:szCs w:val="18"/>
              </w:rPr>
            </w:pPr>
            <w:r w:rsidRPr="007313EF">
              <w:rPr>
                <w:sz w:val="18"/>
                <w:szCs w:val="18"/>
              </w:rPr>
              <w:t>DC_3A-42E_n257L_UL_3A_n257G</w:t>
            </w:r>
          </w:p>
          <w:p w:rsidR="00593224" w:rsidRPr="007313EF" w:rsidRDefault="00593224" w:rsidP="00593224">
            <w:pPr>
              <w:rPr>
                <w:sz w:val="18"/>
                <w:szCs w:val="18"/>
              </w:rPr>
            </w:pPr>
            <w:r w:rsidRPr="007313EF">
              <w:rPr>
                <w:sz w:val="18"/>
                <w:szCs w:val="18"/>
              </w:rPr>
              <w:t>DC_3A-42E_n257L_UL_3A_n257H</w:t>
            </w:r>
          </w:p>
          <w:p w:rsidR="00593224" w:rsidRPr="007313EF" w:rsidRDefault="00593224" w:rsidP="00593224">
            <w:pPr>
              <w:rPr>
                <w:sz w:val="18"/>
                <w:szCs w:val="18"/>
              </w:rPr>
            </w:pPr>
            <w:r w:rsidRPr="007313EF">
              <w:rPr>
                <w:sz w:val="18"/>
                <w:szCs w:val="18"/>
              </w:rPr>
              <w:t>DC_3A-42E_n257L_UL_3A_n257I</w:t>
            </w:r>
          </w:p>
          <w:p w:rsidR="00593224" w:rsidRPr="007313EF" w:rsidRDefault="00593224" w:rsidP="00593224">
            <w:pPr>
              <w:rPr>
                <w:sz w:val="18"/>
                <w:szCs w:val="18"/>
              </w:rPr>
            </w:pPr>
            <w:r w:rsidRPr="007313EF">
              <w:rPr>
                <w:sz w:val="18"/>
                <w:szCs w:val="18"/>
              </w:rPr>
              <w:t>DC_3A-42E_n257L_UL_3A_n257J</w:t>
            </w:r>
          </w:p>
          <w:p w:rsidR="00593224" w:rsidRPr="007313EF" w:rsidRDefault="00593224" w:rsidP="00593224">
            <w:pPr>
              <w:rPr>
                <w:sz w:val="18"/>
                <w:szCs w:val="18"/>
              </w:rPr>
            </w:pPr>
            <w:r w:rsidRPr="007313EF">
              <w:rPr>
                <w:sz w:val="18"/>
                <w:szCs w:val="18"/>
              </w:rPr>
              <w:t>DC_3A-42E_n257L_UL_3A_n257K</w:t>
            </w:r>
          </w:p>
          <w:p w:rsidR="00593224" w:rsidRPr="007313EF" w:rsidRDefault="00593224" w:rsidP="00593224">
            <w:pPr>
              <w:rPr>
                <w:sz w:val="18"/>
                <w:szCs w:val="18"/>
              </w:rPr>
            </w:pPr>
            <w:r w:rsidRPr="007313EF">
              <w:rPr>
                <w:sz w:val="18"/>
                <w:szCs w:val="18"/>
              </w:rPr>
              <w:t>DC_3A-42E_n257L_UL_3A_n257L</w:t>
            </w:r>
          </w:p>
          <w:p w:rsidR="00593224" w:rsidRPr="007313EF" w:rsidRDefault="00593224" w:rsidP="00593224">
            <w:pPr>
              <w:rPr>
                <w:sz w:val="18"/>
                <w:szCs w:val="18"/>
              </w:rPr>
            </w:pPr>
            <w:r w:rsidRPr="007313EF">
              <w:rPr>
                <w:sz w:val="18"/>
                <w:szCs w:val="18"/>
              </w:rPr>
              <w:t>DC_3A-42E_n257M_UL_3A_n257G</w:t>
            </w:r>
          </w:p>
          <w:p w:rsidR="00593224" w:rsidRPr="007313EF" w:rsidRDefault="00593224" w:rsidP="00593224">
            <w:pPr>
              <w:rPr>
                <w:sz w:val="18"/>
                <w:szCs w:val="18"/>
              </w:rPr>
            </w:pPr>
            <w:r w:rsidRPr="007313EF">
              <w:rPr>
                <w:sz w:val="18"/>
                <w:szCs w:val="18"/>
              </w:rPr>
              <w:t>DC_3A-42E_n257M_UL_3A_n257H</w:t>
            </w:r>
          </w:p>
          <w:p w:rsidR="00593224" w:rsidRPr="007313EF" w:rsidRDefault="00593224" w:rsidP="00593224">
            <w:pPr>
              <w:rPr>
                <w:sz w:val="18"/>
                <w:szCs w:val="18"/>
              </w:rPr>
            </w:pPr>
            <w:r w:rsidRPr="007313EF">
              <w:rPr>
                <w:sz w:val="18"/>
                <w:szCs w:val="18"/>
              </w:rPr>
              <w:t>DC_3A-42E_n257M_UL_3A_n257I</w:t>
            </w:r>
          </w:p>
          <w:p w:rsidR="00593224" w:rsidRPr="007313EF" w:rsidRDefault="00593224" w:rsidP="00593224">
            <w:pPr>
              <w:rPr>
                <w:sz w:val="18"/>
                <w:szCs w:val="18"/>
              </w:rPr>
            </w:pPr>
            <w:r w:rsidRPr="007313EF">
              <w:rPr>
                <w:sz w:val="18"/>
                <w:szCs w:val="18"/>
              </w:rPr>
              <w:t>DC_3A-42E_n257M_UL_3A_n257J</w:t>
            </w:r>
          </w:p>
          <w:p w:rsidR="00593224" w:rsidRPr="007313EF" w:rsidRDefault="00593224" w:rsidP="00593224">
            <w:pPr>
              <w:rPr>
                <w:sz w:val="18"/>
                <w:szCs w:val="18"/>
              </w:rPr>
            </w:pPr>
            <w:r w:rsidRPr="007313EF">
              <w:rPr>
                <w:sz w:val="18"/>
                <w:szCs w:val="18"/>
              </w:rPr>
              <w:t>DC_3A-42E_n257M_UL_3A_n257K</w:t>
            </w:r>
          </w:p>
          <w:p w:rsidR="00593224" w:rsidRPr="007313EF" w:rsidRDefault="00593224" w:rsidP="00593224">
            <w:pPr>
              <w:rPr>
                <w:sz w:val="18"/>
                <w:szCs w:val="18"/>
              </w:rPr>
            </w:pPr>
            <w:r w:rsidRPr="007313EF">
              <w:rPr>
                <w:sz w:val="18"/>
                <w:szCs w:val="18"/>
              </w:rPr>
              <w:t>DC_3A-42E_n257M_UL_3A_n257L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DC_3A-42D_n257A_UL_3A_n257A</w:t>
            </w:r>
          </w:p>
          <w:p w:rsidR="00593224" w:rsidRPr="007313EF" w:rsidRDefault="00593224" w:rsidP="00593224">
            <w:pPr>
              <w:rPr>
                <w:sz w:val="18"/>
                <w:szCs w:val="18"/>
              </w:rPr>
            </w:pPr>
            <w:r w:rsidRPr="007313EF">
              <w:rPr>
                <w:sz w:val="18"/>
                <w:szCs w:val="18"/>
              </w:rPr>
              <w:t>DC_3A-42D_n257G_UL_3A_n257G</w:t>
            </w:r>
          </w:p>
          <w:p w:rsidR="00593224" w:rsidRPr="007313EF" w:rsidRDefault="00593224" w:rsidP="00593224">
            <w:pPr>
              <w:rPr>
                <w:sz w:val="18"/>
                <w:szCs w:val="18"/>
              </w:rPr>
            </w:pPr>
            <w:r w:rsidRPr="007313EF">
              <w:rPr>
                <w:sz w:val="18"/>
                <w:szCs w:val="18"/>
              </w:rPr>
              <w:t>DC_3A-42D_n257H_UL_3A_n257G</w:t>
            </w:r>
          </w:p>
          <w:p w:rsidR="00593224" w:rsidRPr="007313EF" w:rsidRDefault="00593224" w:rsidP="00593224">
            <w:pPr>
              <w:rPr>
                <w:sz w:val="18"/>
                <w:szCs w:val="18"/>
              </w:rPr>
            </w:pPr>
            <w:r w:rsidRPr="007313EF">
              <w:rPr>
                <w:sz w:val="18"/>
                <w:szCs w:val="18"/>
              </w:rPr>
              <w:t>DC_3A-42D_n257H_UL_3A_n257H</w:t>
            </w:r>
          </w:p>
          <w:p w:rsidR="00593224" w:rsidRPr="007313EF" w:rsidRDefault="00593224" w:rsidP="00593224">
            <w:pPr>
              <w:rPr>
                <w:sz w:val="18"/>
                <w:szCs w:val="18"/>
              </w:rPr>
            </w:pPr>
            <w:r w:rsidRPr="007313EF">
              <w:rPr>
                <w:sz w:val="18"/>
                <w:szCs w:val="18"/>
              </w:rPr>
              <w:t>DC_3A-42D_n257I_UL_3A_n257G</w:t>
            </w:r>
          </w:p>
          <w:p w:rsidR="00593224" w:rsidRPr="007313EF" w:rsidRDefault="00593224" w:rsidP="00593224">
            <w:pPr>
              <w:rPr>
                <w:sz w:val="18"/>
                <w:szCs w:val="18"/>
              </w:rPr>
            </w:pPr>
            <w:r w:rsidRPr="007313EF">
              <w:rPr>
                <w:sz w:val="18"/>
                <w:szCs w:val="18"/>
              </w:rPr>
              <w:t>DC_3A-42D_n257I_UL_3A_n257H</w:t>
            </w:r>
          </w:p>
          <w:p w:rsidR="00593224" w:rsidRPr="007313EF" w:rsidRDefault="00593224" w:rsidP="00593224">
            <w:pPr>
              <w:rPr>
                <w:sz w:val="18"/>
                <w:szCs w:val="18"/>
              </w:rPr>
            </w:pPr>
            <w:r w:rsidRPr="007313EF">
              <w:rPr>
                <w:sz w:val="18"/>
                <w:szCs w:val="18"/>
              </w:rPr>
              <w:t>DC_3A-42D_n257I_UL_3A_n257I</w:t>
            </w:r>
          </w:p>
          <w:p w:rsidR="00593224" w:rsidRPr="007313EF" w:rsidRDefault="00593224" w:rsidP="00593224">
            <w:pPr>
              <w:rPr>
                <w:sz w:val="18"/>
                <w:szCs w:val="18"/>
              </w:rPr>
            </w:pPr>
            <w:r w:rsidRPr="007313EF">
              <w:rPr>
                <w:sz w:val="18"/>
                <w:szCs w:val="18"/>
              </w:rPr>
              <w:t>DC_3A-42D_n257J_UL_3A_n257G</w:t>
            </w:r>
          </w:p>
          <w:p w:rsidR="00593224" w:rsidRPr="007313EF" w:rsidRDefault="00593224" w:rsidP="00593224">
            <w:pPr>
              <w:rPr>
                <w:sz w:val="18"/>
                <w:szCs w:val="18"/>
              </w:rPr>
            </w:pPr>
            <w:r w:rsidRPr="007313EF">
              <w:rPr>
                <w:sz w:val="18"/>
                <w:szCs w:val="18"/>
              </w:rPr>
              <w:t>DC_3A-42D_n257J_UL_3A_n257H</w:t>
            </w:r>
          </w:p>
          <w:p w:rsidR="00593224" w:rsidRPr="007313EF" w:rsidRDefault="00593224" w:rsidP="00593224">
            <w:pPr>
              <w:rPr>
                <w:sz w:val="18"/>
                <w:szCs w:val="18"/>
              </w:rPr>
            </w:pPr>
            <w:r w:rsidRPr="007313EF">
              <w:rPr>
                <w:sz w:val="18"/>
                <w:szCs w:val="18"/>
              </w:rPr>
              <w:t>DC_3A-42D_n257J_UL_3A_n257I</w:t>
            </w:r>
          </w:p>
          <w:p w:rsidR="00593224" w:rsidRPr="007313EF" w:rsidRDefault="00593224" w:rsidP="00593224">
            <w:pPr>
              <w:rPr>
                <w:sz w:val="18"/>
                <w:szCs w:val="18"/>
              </w:rPr>
            </w:pPr>
            <w:r w:rsidRPr="007313EF">
              <w:rPr>
                <w:sz w:val="18"/>
                <w:szCs w:val="18"/>
              </w:rPr>
              <w:t>DC_3A-42D_n257J_UL_3A_n257J</w:t>
            </w:r>
          </w:p>
          <w:p w:rsidR="00593224" w:rsidRPr="007313EF" w:rsidRDefault="00593224" w:rsidP="00593224">
            <w:pPr>
              <w:rPr>
                <w:sz w:val="18"/>
                <w:szCs w:val="18"/>
              </w:rPr>
            </w:pPr>
            <w:r w:rsidRPr="007313EF">
              <w:rPr>
                <w:sz w:val="18"/>
                <w:szCs w:val="18"/>
              </w:rPr>
              <w:t>DC_3A-42D_n257K_UL_3A_n257G</w:t>
            </w:r>
          </w:p>
          <w:p w:rsidR="00593224" w:rsidRPr="007313EF" w:rsidRDefault="00593224" w:rsidP="00593224">
            <w:pPr>
              <w:rPr>
                <w:sz w:val="18"/>
                <w:szCs w:val="18"/>
              </w:rPr>
            </w:pPr>
            <w:r w:rsidRPr="007313EF">
              <w:rPr>
                <w:sz w:val="18"/>
                <w:szCs w:val="18"/>
              </w:rPr>
              <w:t>DC_3A-42D_n257K_UL_3A_n257H</w:t>
            </w:r>
          </w:p>
          <w:p w:rsidR="00593224" w:rsidRPr="007313EF" w:rsidRDefault="00593224" w:rsidP="00593224">
            <w:pPr>
              <w:rPr>
                <w:sz w:val="18"/>
                <w:szCs w:val="18"/>
              </w:rPr>
            </w:pPr>
            <w:r w:rsidRPr="007313EF">
              <w:rPr>
                <w:sz w:val="18"/>
                <w:szCs w:val="18"/>
              </w:rPr>
              <w:t>DC_3A-42D_n257K_UL_3A_n257I</w:t>
            </w:r>
          </w:p>
          <w:p w:rsidR="00593224" w:rsidRPr="007313EF" w:rsidRDefault="00593224" w:rsidP="00593224">
            <w:pPr>
              <w:rPr>
                <w:sz w:val="18"/>
                <w:szCs w:val="18"/>
              </w:rPr>
            </w:pPr>
            <w:r w:rsidRPr="007313EF">
              <w:rPr>
                <w:sz w:val="18"/>
                <w:szCs w:val="18"/>
              </w:rPr>
              <w:t>DC_3A-42D_n257K_UL_3A_n257J</w:t>
            </w:r>
          </w:p>
          <w:p w:rsidR="00593224" w:rsidRPr="007313EF" w:rsidRDefault="00593224" w:rsidP="00593224">
            <w:pPr>
              <w:rPr>
                <w:sz w:val="18"/>
                <w:szCs w:val="18"/>
              </w:rPr>
            </w:pPr>
            <w:r w:rsidRPr="007313EF">
              <w:rPr>
                <w:sz w:val="18"/>
                <w:szCs w:val="18"/>
              </w:rPr>
              <w:t>DC_3A-42D_n257K_UL_3A_n257K</w:t>
            </w:r>
          </w:p>
          <w:p w:rsidR="00593224" w:rsidRPr="007313EF" w:rsidRDefault="00593224" w:rsidP="00593224">
            <w:pPr>
              <w:rPr>
                <w:sz w:val="18"/>
                <w:szCs w:val="18"/>
              </w:rPr>
            </w:pPr>
            <w:r w:rsidRPr="007313EF">
              <w:rPr>
                <w:sz w:val="18"/>
                <w:szCs w:val="18"/>
              </w:rPr>
              <w:t>DC_3A-42D_n257L_UL_3A_n257G</w:t>
            </w:r>
          </w:p>
          <w:p w:rsidR="00593224" w:rsidRPr="007313EF" w:rsidRDefault="00593224" w:rsidP="00593224">
            <w:pPr>
              <w:rPr>
                <w:sz w:val="18"/>
                <w:szCs w:val="18"/>
              </w:rPr>
            </w:pPr>
            <w:r w:rsidRPr="007313EF">
              <w:rPr>
                <w:sz w:val="18"/>
                <w:szCs w:val="18"/>
              </w:rPr>
              <w:t>DC_3A-42D_n257L_UL_3A_n257H</w:t>
            </w:r>
          </w:p>
          <w:p w:rsidR="00593224" w:rsidRPr="007313EF" w:rsidRDefault="00593224" w:rsidP="00593224">
            <w:pPr>
              <w:rPr>
                <w:sz w:val="18"/>
                <w:szCs w:val="18"/>
              </w:rPr>
            </w:pPr>
            <w:r w:rsidRPr="007313EF">
              <w:rPr>
                <w:sz w:val="18"/>
                <w:szCs w:val="18"/>
              </w:rPr>
              <w:t>DC_3A-42D_n257L_UL_3A_n257I</w:t>
            </w:r>
          </w:p>
          <w:p w:rsidR="00593224" w:rsidRPr="007313EF" w:rsidRDefault="00593224" w:rsidP="00593224">
            <w:pPr>
              <w:rPr>
                <w:sz w:val="18"/>
                <w:szCs w:val="18"/>
              </w:rPr>
            </w:pPr>
            <w:r w:rsidRPr="007313EF">
              <w:rPr>
                <w:sz w:val="18"/>
                <w:szCs w:val="18"/>
              </w:rPr>
              <w:t>DC_3A-42D_n257L_UL_3A_n257J</w:t>
            </w:r>
          </w:p>
          <w:p w:rsidR="00593224" w:rsidRPr="007313EF" w:rsidRDefault="00593224" w:rsidP="00593224">
            <w:pPr>
              <w:rPr>
                <w:sz w:val="18"/>
                <w:szCs w:val="18"/>
              </w:rPr>
            </w:pPr>
            <w:r w:rsidRPr="007313EF">
              <w:rPr>
                <w:sz w:val="18"/>
                <w:szCs w:val="18"/>
              </w:rPr>
              <w:t>DC_3A-42D_n257L_UL_3A_n257K</w:t>
            </w:r>
          </w:p>
          <w:p w:rsidR="00593224" w:rsidRPr="007313EF" w:rsidRDefault="00593224" w:rsidP="00593224">
            <w:pPr>
              <w:rPr>
                <w:sz w:val="18"/>
                <w:szCs w:val="18"/>
              </w:rPr>
            </w:pPr>
            <w:r w:rsidRPr="007313EF">
              <w:rPr>
                <w:sz w:val="18"/>
                <w:szCs w:val="18"/>
              </w:rPr>
              <w:t>DC_3A-42D_n257L_UL_3A_n257L</w:t>
            </w:r>
          </w:p>
          <w:p w:rsidR="00593224" w:rsidRPr="007313EF" w:rsidRDefault="00593224" w:rsidP="00593224">
            <w:pPr>
              <w:rPr>
                <w:sz w:val="18"/>
                <w:szCs w:val="18"/>
              </w:rPr>
            </w:pPr>
            <w:r w:rsidRPr="007313EF">
              <w:rPr>
                <w:sz w:val="18"/>
                <w:szCs w:val="18"/>
              </w:rPr>
              <w:t>DC_3A-42D_n257M_UL_3A_n257G</w:t>
            </w:r>
          </w:p>
          <w:p w:rsidR="00593224" w:rsidRPr="007313EF" w:rsidRDefault="00593224" w:rsidP="00593224">
            <w:pPr>
              <w:rPr>
                <w:sz w:val="18"/>
                <w:szCs w:val="18"/>
              </w:rPr>
            </w:pPr>
            <w:r w:rsidRPr="007313EF">
              <w:rPr>
                <w:sz w:val="18"/>
                <w:szCs w:val="18"/>
              </w:rPr>
              <w:t>DC_3A-42D_n257M_UL_3A_n257H</w:t>
            </w:r>
          </w:p>
          <w:p w:rsidR="00593224" w:rsidRPr="007313EF" w:rsidRDefault="00593224" w:rsidP="00593224">
            <w:pPr>
              <w:rPr>
                <w:sz w:val="18"/>
                <w:szCs w:val="18"/>
              </w:rPr>
            </w:pPr>
            <w:r w:rsidRPr="007313EF">
              <w:rPr>
                <w:sz w:val="18"/>
                <w:szCs w:val="18"/>
              </w:rPr>
              <w:t>DC_3A-42D_n257M_UL_3A_n257I</w:t>
            </w:r>
          </w:p>
          <w:p w:rsidR="00593224" w:rsidRPr="007313EF" w:rsidRDefault="00593224" w:rsidP="00593224">
            <w:pPr>
              <w:rPr>
                <w:sz w:val="18"/>
                <w:szCs w:val="18"/>
              </w:rPr>
            </w:pPr>
            <w:r w:rsidRPr="007313EF">
              <w:rPr>
                <w:sz w:val="18"/>
                <w:szCs w:val="18"/>
              </w:rPr>
              <w:t>DC_3A-42D_n257M_UL_3A_n257J</w:t>
            </w:r>
          </w:p>
          <w:p w:rsidR="00593224" w:rsidRPr="007313EF" w:rsidRDefault="00593224" w:rsidP="00593224">
            <w:pPr>
              <w:rPr>
                <w:sz w:val="18"/>
                <w:szCs w:val="18"/>
              </w:rPr>
            </w:pPr>
            <w:r w:rsidRPr="007313EF">
              <w:rPr>
                <w:sz w:val="18"/>
                <w:szCs w:val="18"/>
              </w:rPr>
              <w:t>DC_3A-42D_n257M_UL_3A_n257K</w:t>
            </w:r>
          </w:p>
          <w:p w:rsidR="00593224" w:rsidRPr="007313EF" w:rsidRDefault="00593224" w:rsidP="00593224">
            <w:pPr>
              <w:rPr>
                <w:sz w:val="18"/>
                <w:szCs w:val="18"/>
              </w:rPr>
            </w:pPr>
            <w:r w:rsidRPr="007313EF">
              <w:rPr>
                <w:sz w:val="18"/>
                <w:szCs w:val="18"/>
              </w:rPr>
              <w:t>DC_3A-42D_n257M_UL_3A_n257L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DC_19A-21A_n257A_UL_21A_n257A</w:t>
            </w:r>
          </w:p>
          <w:p w:rsidR="00593224" w:rsidRPr="007313EF" w:rsidRDefault="00593224" w:rsidP="00593224">
            <w:pPr>
              <w:rPr>
                <w:sz w:val="18"/>
                <w:szCs w:val="18"/>
              </w:rPr>
            </w:pPr>
            <w:r w:rsidRPr="007313EF">
              <w:rPr>
                <w:sz w:val="18"/>
                <w:szCs w:val="18"/>
              </w:rPr>
              <w:t>DC_19A-21A_n257G_UL_21A_n257G</w:t>
            </w:r>
          </w:p>
          <w:p w:rsidR="00593224" w:rsidRPr="007313EF" w:rsidRDefault="00593224" w:rsidP="00593224">
            <w:pPr>
              <w:rPr>
                <w:sz w:val="18"/>
                <w:szCs w:val="18"/>
              </w:rPr>
            </w:pPr>
            <w:r w:rsidRPr="007313EF">
              <w:rPr>
                <w:sz w:val="18"/>
                <w:szCs w:val="18"/>
              </w:rPr>
              <w:t>DC_19A-21A_n257H_UL_21A_n257G</w:t>
            </w:r>
          </w:p>
          <w:p w:rsidR="00593224" w:rsidRPr="007313EF" w:rsidRDefault="00593224" w:rsidP="00593224">
            <w:pPr>
              <w:rPr>
                <w:sz w:val="18"/>
                <w:szCs w:val="18"/>
              </w:rPr>
            </w:pPr>
            <w:r w:rsidRPr="007313EF">
              <w:rPr>
                <w:sz w:val="18"/>
                <w:szCs w:val="18"/>
              </w:rPr>
              <w:t>DC_19A-21A_n257H_UL_21A_n257H</w:t>
            </w:r>
          </w:p>
          <w:p w:rsidR="00593224" w:rsidRPr="007313EF" w:rsidRDefault="00593224" w:rsidP="00593224">
            <w:pPr>
              <w:rPr>
                <w:sz w:val="18"/>
                <w:szCs w:val="18"/>
              </w:rPr>
            </w:pPr>
            <w:r w:rsidRPr="007313EF">
              <w:rPr>
                <w:sz w:val="18"/>
                <w:szCs w:val="18"/>
              </w:rPr>
              <w:t>DC_19A-21A_n257I_UL_21A_n257G</w:t>
            </w:r>
          </w:p>
          <w:p w:rsidR="00593224" w:rsidRPr="007313EF" w:rsidRDefault="00593224" w:rsidP="00593224">
            <w:pPr>
              <w:rPr>
                <w:sz w:val="18"/>
                <w:szCs w:val="18"/>
              </w:rPr>
            </w:pPr>
            <w:r w:rsidRPr="007313EF">
              <w:rPr>
                <w:sz w:val="18"/>
                <w:szCs w:val="18"/>
              </w:rPr>
              <w:t>DC_19A-21A_n257I_UL_21A_n257H</w:t>
            </w:r>
          </w:p>
          <w:p w:rsidR="00593224" w:rsidRPr="007313EF" w:rsidRDefault="00593224" w:rsidP="00593224">
            <w:pPr>
              <w:rPr>
                <w:sz w:val="18"/>
                <w:szCs w:val="18"/>
              </w:rPr>
            </w:pPr>
            <w:r w:rsidRPr="007313EF">
              <w:rPr>
                <w:sz w:val="18"/>
                <w:szCs w:val="18"/>
              </w:rPr>
              <w:t>DC_19A-21A_n257I_UL_21A_n257I</w:t>
            </w:r>
          </w:p>
          <w:p w:rsidR="00593224" w:rsidRPr="007313EF" w:rsidRDefault="00593224" w:rsidP="00593224">
            <w:pPr>
              <w:rPr>
                <w:sz w:val="18"/>
                <w:szCs w:val="18"/>
              </w:rPr>
            </w:pPr>
            <w:r w:rsidRPr="007313EF">
              <w:rPr>
                <w:sz w:val="18"/>
                <w:szCs w:val="18"/>
              </w:rPr>
              <w:t>DC_19A-21A_n257J_UL_21A_n257G</w:t>
            </w:r>
          </w:p>
          <w:p w:rsidR="00593224" w:rsidRPr="007313EF" w:rsidRDefault="00593224" w:rsidP="00593224">
            <w:pPr>
              <w:rPr>
                <w:sz w:val="18"/>
                <w:szCs w:val="18"/>
              </w:rPr>
            </w:pPr>
            <w:r w:rsidRPr="007313EF">
              <w:rPr>
                <w:sz w:val="18"/>
                <w:szCs w:val="18"/>
              </w:rPr>
              <w:t>DC_19A-21A_n257J_UL_21A_n257H</w:t>
            </w:r>
          </w:p>
          <w:p w:rsidR="00593224" w:rsidRPr="007313EF" w:rsidRDefault="00593224" w:rsidP="00593224">
            <w:pPr>
              <w:rPr>
                <w:sz w:val="18"/>
                <w:szCs w:val="18"/>
              </w:rPr>
            </w:pPr>
            <w:r w:rsidRPr="007313EF">
              <w:rPr>
                <w:sz w:val="18"/>
                <w:szCs w:val="18"/>
              </w:rPr>
              <w:t>DC_19A-21A_n257J_UL_21A_n257I</w:t>
            </w:r>
          </w:p>
          <w:p w:rsidR="00593224" w:rsidRPr="007313EF" w:rsidRDefault="00593224" w:rsidP="00593224">
            <w:pPr>
              <w:rPr>
                <w:sz w:val="18"/>
                <w:szCs w:val="18"/>
              </w:rPr>
            </w:pPr>
            <w:r w:rsidRPr="007313EF">
              <w:rPr>
                <w:sz w:val="18"/>
                <w:szCs w:val="18"/>
              </w:rPr>
              <w:t>DC_19A-21A_n257J_UL_21A_n257J</w:t>
            </w:r>
          </w:p>
          <w:p w:rsidR="00593224" w:rsidRPr="007313EF" w:rsidRDefault="00593224" w:rsidP="00593224">
            <w:pPr>
              <w:rPr>
                <w:sz w:val="18"/>
                <w:szCs w:val="18"/>
              </w:rPr>
            </w:pPr>
            <w:r w:rsidRPr="007313EF">
              <w:rPr>
                <w:sz w:val="18"/>
                <w:szCs w:val="18"/>
              </w:rPr>
              <w:t>DC_19A-21A_n257K_UL_21A_n257G</w:t>
            </w:r>
          </w:p>
          <w:p w:rsidR="00593224" w:rsidRPr="007313EF" w:rsidRDefault="00593224" w:rsidP="00593224">
            <w:pPr>
              <w:rPr>
                <w:sz w:val="18"/>
                <w:szCs w:val="18"/>
              </w:rPr>
            </w:pPr>
            <w:r w:rsidRPr="007313EF">
              <w:rPr>
                <w:sz w:val="18"/>
                <w:szCs w:val="18"/>
              </w:rPr>
              <w:t>DC_19A-21A_n257K_UL_21A_n257H</w:t>
            </w:r>
          </w:p>
          <w:p w:rsidR="00593224" w:rsidRPr="007313EF" w:rsidRDefault="00593224" w:rsidP="00593224">
            <w:pPr>
              <w:rPr>
                <w:sz w:val="18"/>
                <w:szCs w:val="18"/>
              </w:rPr>
            </w:pPr>
            <w:r w:rsidRPr="007313EF">
              <w:rPr>
                <w:sz w:val="18"/>
                <w:szCs w:val="18"/>
              </w:rPr>
              <w:t>DC_19A-21A_n257K_UL_21A_n257I</w:t>
            </w:r>
          </w:p>
          <w:p w:rsidR="00593224" w:rsidRPr="007313EF" w:rsidRDefault="00593224" w:rsidP="00593224">
            <w:pPr>
              <w:rPr>
                <w:sz w:val="18"/>
                <w:szCs w:val="18"/>
              </w:rPr>
            </w:pPr>
            <w:r w:rsidRPr="007313EF">
              <w:rPr>
                <w:sz w:val="18"/>
                <w:szCs w:val="18"/>
              </w:rPr>
              <w:t>DC_19A-21A_n257K_UL_21A_n257J</w:t>
            </w:r>
          </w:p>
          <w:p w:rsidR="00593224" w:rsidRPr="007313EF" w:rsidRDefault="00593224" w:rsidP="00593224">
            <w:pPr>
              <w:rPr>
                <w:sz w:val="18"/>
                <w:szCs w:val="18"/>
              </w:rPr>
            </w:pPr>
            <w:r w:rsidRPr="007313EF">
              <w:rPr>
                <w:sz w:val="18"/>
                <w:szCs w:val="18"/>
              </w:rPr>
              <w:t>DC_19A-21A_n257K_UL_21A_n257K</w:t>
            </w:r>
          </w:p>
          <w:p w:rsidR="00593224" w:rsidRPr="007313EF" w:rsidRDefault="00593224" w:rsidP="00593224">
            <w:pPr>
              <w:rPr>
                <w:sz w:val="18"/>
                <w:szCs w:val="18"/>
              </w:rPr>
            </w:pPr>
            <w:r w:rsidRPr="007313EF">
              <w:rPr>
                <w:sz w:val="18"/>
                <w:szCs w:val="18"/>
              </w:rPr>
              <w:t>DC_19A-21A_n257L_UL_21A_n257G</w:t>
            </w:r>
          </w:p>
          <w:p w:rsidR="00593224" w:rsidRPr="007313EF" w:rsidRDefault="00593224" w:rsidP="00593224">
            <w:pPr>
              <w:rPr>
                <w:sz w:val="18"/>
                <w:szCs w:val="18"/>
              </w:rPr>
            </w:pPr>
            <w:r w:rsidRPr="007313EF">
              <w:rPr>
                <w:sz w:val="18"/>
                <w:szCs w:val="18"/>
              </w:rPr>
              <w:t>DC_19A-21A_n257L_UL_21A_n257H</w:t>
            </w:r>
          </w:p>
          <w:p w:rsidR="00593224" w:rsidRPr="007313EF" w:rsidRDefault="00593224" w:rsidP="00593224">
            <w:pPr>
              <w:rPr>
                <w:sz w:val="18"/>
                <w:szCs w:val="18"/>
              </w:rPr>
            </w:pPr>
            <w:r w:rsidRPr="007313EF">
              <w:rPr>
                <w:sz w:val="18"/>
                <w:szCs w:val="18"/>
              </w:rPr>
              <w:t>DC_19A-21A_n257L_UL_21A_n257I</w:t>
            </w:r>
          </w:p>
          <w:p w:rsidR="00593224" w:rsidRPr="007313EF" w:rsidRDefault="00593224" w:rsidP="00593224">
            <w:pPr>
              <w:rPr>
                <w:sz w:val="18"/>
                <w:szCs w:val="18"/>
              </w:rPr>
            </w:pPr>
            <w:r w:rsidRPr="007313EF">
              <w:rPr>
                <w:sz w:val="18"/>
                <w:szCs w:val="18"/>
              </w:rPr>
              <w:t>DC_19A-21A_n257L_UL_21A_n257J</w:t>
            </w:r>
          </w:p>
          <w:p w:rsidR="00593224" w:rsidRPr="007313EF" w:rsidRDefault="00593224" w:rsidP="00593224">
            <w:pPr>
              <w:rPr>
                <w:sz w:val="18"/>
                <w:szCs w:val="18"/>
              </w:rPr>
            </w:pPr>
            <w:r w:rsidRPr="007313EF">
              <w:rPr>
                <w:sz w:val="18"/>
                <w:szCs w:val="18"/>
              </w:rPr>
              <w:t>DC_19A-21A_n257L_UL_21A_n257K</w:t>
            </w:r>
          </w:p>
          <w:p w:rsidR="00593224" w:rsidRPr="007313EF" w:rsidRDefault="00593224" w:rsidP="00593224">
            <w:pPr>
              <w:rPr>
                <w:sz w:val="18"/>
                <w:szCs w:val="18"/>
              </w:rPr>
            </w:pPr>
            <w:r w:rsidRPr="007313EF">
              <w:rPr>
                <w:sz w:val="18"/>
                <w:szCs w:val="18"/>
              </w:rPr>
              <w:t>DC_19A-21A_n257L_UL_21A_n257L</w:t>
            </w:r>
          </w:p>
          <w:p w:rsidR="00593224" w:rsidRPr="007313EF" w:rsidRDefault="00593224" w:rsidP="00593224">
            <w:pPr>
              <w:rPr>
                <w:sz w:val="18"/>
                <w:szCs w:val="18"/>
              </w:rPr>
            </w:pPr>
            <w:r w:rsidRPr="007313EF">
              <w:rPr>
                <w:sz w:val="18"/>
                <w:szCs w:val="18"/>
              </w:rPr>
              <w:t>DC_19A-21A_n257M_UL_21A_n257G</w:t>
            </w:r>
          </w:p>
          <w:p w:rsidR="00593224" w:rsidRPr="007313EF" w:rsidRDefault="00593224" w:rsidP="00593224">
            <w:pPr>
              <w:rPr>
                <w:sz w:val="18"/>
                <w:szCs w:val="18"/>
              </w:rPr>
            </w:pPr>
            <w:r w:rsidRPr="007313EF">
              <w:rPr>
                <w:sz w:val="18"/>
                <w:szCs w:val="18"/>
              </w:rPr>
              <w:t>DC_19A-21A_n257M_UL_21A_n257H</w:t>
            </w:r>
          </w:p>
          <w:p w:rsidR="00593224" w:rsidRPr="007313EF" w:rsidRDefault="00593224" w:rsidP="00593224">
            <w:pPr>
              <w:rPr>
                <w:sz w:val="18"/>
                <w:szCs w:val="18"/>
              </w:rPr>
            </w:pPr>
            <w:r w:rsidRPr="007313EF">
              <w:rPr>
                <w:sz w:val="18"/>
                <w:szCs w:val="18"/>
              </w:rPr>
              <w:t>DC_19A-21A_n257M_UL_21A_n257I</w:t>
            </w:r>
          </w:p>
          <w:p w:rsidR="00593224" w:rsidRPr="007313EF" w:rsidRDefault="00593224" w:rsidP="00593224">
            <w:pPr>
              <w:rPr>
                <w:sz w:val="18"/>
                <w:szCs w:val="18"/>
              </w:rPr>
            </w:pPr>
            <w:r w:rsidRPr="007313EF">
              <w:rPr>
                <w:sz w:val="18"/>
                <w:szCs w:val="18"/>
              </w:rPr>
              <w:t>DC_19A-21A_n257M_UL_21A_n257J</w:t>
            </w:r>
          </w:p>
          <w:p w:rsidR="00593224" w:rsidRPr="007313EF" w:rsidRDefault="00593224" w:rsidP="00593224">
            <w:pPr>
              <w:rPr>
                <w:sz w:val="18"/>
                <w:szCs w:val="18"/>
              </w:rPr>
            </w:pPr>
            <w:r w:rsidRPr="007313EF">
              <w:rPr>
                <w:sz w:val="18"/>
                <w:szCs w:val="18"/>
              </w:rPr>
              <w:t>DC_19A-21A_n257M_UL_21A_n257K</w:t>
            </w:r>
          </w:p>
          <w:p w:rsidR="00593224" w:rsidRPr="007313EF" w:rsidRDefault="00593224" w:rsidP="00593224">
            <w:pPr>
              <w:rPr>
                <w:sz w:val="18"/>
                <w:szCs w:val="18"/>
              </w:rPr>
            </w:pPr>
            <w:r w:rsidRPr="007313EF">
              <w:rPr>
                <w:sz w:val="18"/>
                <w:szCs w:val="18"/>
              </w:rPr>
              <w:t>DC_19A-21A_n257M_UL_21A_n257L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DC_21A-42A_n257A_UL_21A_n257A</w:t>
            </w:r>
          </w:p>
          <w:p w:rsidR="00593224" w:rsidRPr="007313EF" w:rsidRDefault="00593224" w:rsidP="00593224">
            <w:pPr>
              <w:rPr>
                <w:sz w:val="18"/>
                <w:szCs w:val="18"/>
              </w:rPr>
            </w:pPr>
            <w:r w:rsidRPr="007313EF">
              <w:rPr>
                <w:sz w:val="18"/>
                <w:szCs w:val="18"/>
              </w:rPr>
              <w:t>DC_21A-42A_n257G_UL_21A_n257G</w:t>
            </w:r>
          </w:p>
          <w:p w:rsidR="00593224" w:rsidRPr="007313EF" w:rsidRDefault="00593224" w:rsidP="00593224">
            <w:pPr>
              <w:rPr>
                <w:sz w:val="18"/>
                <w:szCs w:val="18"/>
              </w:rPr>
            </w:pPr>
            <w:r w:rsidRPr="007313EF">
              <w:rPr>
                <w:sz w:val="18"/>
                <w:szCs w:val="18"/>
              </w:rPr>
              <w:t>DC_21A-42A_n257H_UL_21A_n257G</w:t>
            </w:r>
          </w:p>
          <w:p w:rsidR="00593224" w:rsidRPr="007313EF" w:rsidRDefault="00593224" w:rsidP="00593224">
            <w:pPr>
              <w:rPr>
                <w:sz w:val="18"/>
                <w:szCs w:val="18"/>
              </w:rPr>
            </w:pPr>
            <w:r w:rsidRPr="007313EF">
              <w:rPr>
                <w:sz w:val="18"/>
                <w:szCs w:val="18"/>
              </w:rPr>
              <w:t>DC_21A-42A_n257H_UL_21A_n257H</w:t>
            </w:r>
          </w:p>
          <w:p w:rsidR="00593224" w:rsidRPr="007313EF" w:rsidRDefault="00593224" w:rsidP="00593224">
            <w:pPr>
              <w:rPr>
                <w:sz w:val="18"/>
                <w:szCs w:val="18"/>
              </w:rPr>
            </w:pPr>
            <w:r w:rsidRPr="007313EF">
              <w:rPr>
                <w:sz w:val="18"/>
                <w:szCs w:val="18"/>
              </w:rPr>
              <w:t>DC_21A-42A_n257I_UL_21A_n257G</w:t>
            </w:r>
          </w:p>
          <w:p w:rsidR="00593224" w:rsidRPr="007313EF" w:rsidRDefault="00593224" w:rsidP="00593224">
            <w:pPr>
              <w:rPr>
                <w:sz w:val="18"/>
                <w:szCs w:val="18"/>
              </w:rPr>
            </w:pPr>
            <w:r w:rsidRPr="007313EF">
              <w:rPr>
                <w:sz w:val="18"/>
                <w:szCs w:val="18"/>
              </w:rPr>
              <w:t>DC_21A-42A_n257I_UL_21A_n257H</w:t>
            </w:r>
          </w:p>
          <w:p w:rsidR="00593224" w:rsidRPr="007313EF" w:rsidRDefault="00593224" w:rsidP="00593224">
            <w:pPr>
              <w:rPr>
                <w:sz w:val="18"/>
                <w:szCs w:val="18"/>
              </w:rPr>
            </w:pPr>
            <w:r w:rsidRPr="007313EF">
              <w:rPr>
                <w:sz w:val="18"/>
                <w:szCs w:val="18"/>
              </w:rPr>
              <w:t>DC_21A-42A_n257I_UL_21A_n257I</w:t>
            </w:r>
          </w:p>
          <w:p w:rsidR="00593224" w:rsidRPr="007313EF" w:rsidRDefault="00593224" w:rsidP="00593224">
            <w:pPr>
              <w:rPr>
                <w:sz w:val="18"/>
                <w:szCs w:val="18"/>
              </w:rPr>
            </w:pPr>
            <w:r w:rsidRPr="007313EF">
              <w:rPr>
                <w:sz w:val="18"/>
                <w:szCs w:val="18"/>
              </w:rPr>
              <w:t>DC_21A-42A_n257J_UL_21A_n257G</w:t>
            </w:r>
          </w:p>
          <w:p w:rsidR="00593224" w:rsidRPr="007313EF" w:rsidRDefault="00593224" w:rsidP="00593224">
            <w:pPr>
              <w:rPr>
                <w:sz w:val="18"/>
                <w:szCs w:val="18"/>
              </w:rPr>
            </w:pPr>
            <w:r w:rsidRPr="007313EF">
              <w:rPr>
                <w:sz w:val="18"/>
                <w:szCs w:val="18"/>
              </w:rPr>
              <w:t>DC_21A-42A_n257J_UL_21A_n257H</w:t>
            </w:r>
          </w:p>
          <w:p w:rsidR="00593224" w:rsidRPr="007313EF" w:rsidRDefault="00593224" w:rsidP="00593224">
            <w:pPr>
              <w:rPr>
                <w:sz w:val="18"/>
                <w:szCs w:val="18"/>
              </w:rPr>
            </w:pPr>
            <w:r w:rsidRPr="007313EF">
              <w:rPr>
                <w:sz w:val="18"/>
                <w:szCs w:val="18"/>
              </w:rPr>
              <w:t>DC_21A-42A_n257J_UL_21A_n257I</w:t>
            </w:r>
          </w:p>
          <w:p w:rsidR="00593224" w:rsidRPr="007313EF" w:rsidRDefault="00593224" w:rsidP="00593224">
            <w:pPr>
              <w:rPr>
                <w:sz w:val="18"/>
                <w:szCs w:val="18"/>
              </w:rPr>
            </w:pPr>
            <w:r w:rsidRPr="007313EF">
              <w:rPr>
                <w:sz w:val="18"/>
                <w:szCs w:val="18"/>
              </w:rPr>
              <w:t>DC_21A-42A_n257J_UL_21A_n257J</w:t>
            </w:r>
          </w:p>
          <w:p w:rsidR="00593224" w:rsidRPr="007313EF" w:rsidRDefault="00593224" w:rsidP="00593224">
            <w:pPr>
              <w:rPr>
                <w:sz w:val="18"/>
                <w:szCs w:val="18"/>
              </w:rPr>
            </w:pPr>
            <w:r w:rsidRPr="007313EF">
              <w:rPr>
                <w:sz w:val="18"/>
                <w:szCs w:val="18"/>
              </w:rPr>
              <w:t>DC_21A-42A_n257K_UL_21A_n257G</w:t>
            </w:r>
          </w:p>
          <w:p w:rsidR="00593224" w:rsidRPr="007313EF" w:rsidRDefault="00593224" w:rsidP="00593224">
            <w:pPr>
              <w:rPr>
                <w:sz w:val="18"/>
                <w:szCs w:val="18"/>
              </w:rPr>
            </w:pPr>
            <w:r w:rsidRPr="007313EF">
              <w:rPr>
                <w:sz w:val="18"/>
                <w:szCs w:val="18"/>
              </w:rPr>
              <w:t>DC_21A-42A_n257K_UL_21A_n257H</w:t>
            </w:r>
          </w:p>
          <w:p w:rsidR="00593224" w:rsidRPr="007313EF" w:rsidRDefault="00593224" w:rsidP="00593224">
            <w:pPr>
              <w:rPr>
                <w:sz w:val="18"/>
                <w:szCs w:val="18"/>
              </w:rPr>
            </w:pPr>
            <w:r w:rsidRPr="007313EF">
              <w:rPr>
                <w:sz w:val="18"/>
                <w:szCs w:val="18"/>
              </w:rPr>
              <w:t>DC_21A-42A_n257K_UL_21A_n257I</w:t>
            </w:r>
          </w:p>
          <w:p w:rsidR="00593224" w:rsidRPr="007313EF" w:rsidRDefault="00593224" w:rsidP="00593224">
            <w:pPr>
              <w:rPr>
                <w:sz w:val="18"/>
                <w:szCs w:val="18"/>
              </w:rPr>
            </w:pPr>
            <w:r w:rsidRPr="007313EF">
              <w:rPr>
                <w:sz w:val="18"/>
                <w:szCs w:val="18"/>
              </w:rPr>
              <w:t>DC_21A-42A_n257K_UL_21A_n257J</w:t>
            </w:r>
          </w:p>
          <w:p w:rsidR="00593224" w:rsidRPr="007313EF" w:rsidRDefault="00593224" w:rsidP="00593224">
            <w:pPr>
              <w:rPr>
                <w:sz w:val="18"/>
                <w:szCs w:val="18"/>
              </w:rPr>
            </w:pPr>
            <w:r w:rsidRPr="007313EF">
              <w:rPr>
                <w:sz w:val="18"/>
                <w:szCs w:val="18"/>
              </w:rPr>
              <w:t>DC_21A-42A_n257K_UL_21A_n257K</w:t>
            </w:r>
          </w:p>
          <w:p w:rsidR="00593224" w:rsidRPr="007313EF" w:rsidRDefault="00593224" w:rsidP="00593224">
            <w:pPr>
              <w:rPr>
                <w:sz w:val="18"/>
                <w:szCs w:val="18"/>
              </w:rPr>
            </w:pPr>
            <w:r w:rsidRPr="007313EF">
              <w:rPr>
                <w:sz w:val="18"/>
                <w:szCs w:val="18"/>
              </w:rPr>
              <w:t>DC_21A-42A_n257L_UL_21A_n257G</w:t>
            </w:r>
          </w:p>
          <w:p w:rsidR="00593224" w:rsidRPr="007313EF" w:rsidRDefault="00593224" w:rsidP="00593224">
            <w:pPr>
              <w:rPr>
                <w:sz w:val="18"/>
                <w:szCs w:val="18"/>
              </w:rPr>
            </w:pPr>
            <w:r w:rsidRPr="007313EF">
              <w:rPr>
                <w:sz w:val="18"/>
                <w:szCs w:val="18"/>
              </w:rPr>
              <w:t>DC_21A-42A_n257L_UL_21A_n257H</w:t>
            </w:r>
          </w:p>
          <w:p w:rsidR="00593224" w:rsidRPr="007313EF" w:rsidRDefault="00593224" w:rsidP="00593224">
            <w:pPr>
              <w:rPr>
                <w:sz w:val="18"/>
                <w:szCs w:val="18"/>
              </w:rPr>
            </w:pPr>
            <w:r w:rsidRPr="007313EF">
              <w:rPr>
                <w:sz w:val="18"/>
                <w:szCs w:val="18"/>
              </w:rPr>
              <w:t>DC_21A-42A_n257L_UL_21A_n257I</w:t>
            </w:r>
          </w:p>
          <w:p w:rsidR="00593224" w:rsidRPr="007313EF" w:rsidRDefault="00593224" w:rsidP="00593224">
            <w:pPr>
              <w:rPr>
                <w:sz w:val="18"/>
                <w:szCs w:val="18"/>
              </w:rPr>
            </w:pPr>
            <w:r w:rsidRPr="007313EF">
              <w:rPr>
                <w:sz w:val="18"/>
                <w:szCs w:val="18"/>
              </w:rPr>
              <w:t>DC_21A-42A_n257L_UL_21A_n257J</w:t>
            </w:r>
          </w:p>
          <w:p w:rsidR="00593224" w:rsidRPr="007313EF" w:rsidRDefault="00593224" w:rsidP="00593224">
            <w:pPr>
              <w:rPr>
                <w:sz w:val="18"/>
                <w:szCs w:val="18"/>
              </w:rPr>
            </w:pPr>
            <w:r w:rsidRPr="007313EF">
              <w:rPr>
                <w:sz w:val="18"/>
                <w:szCs w:val="18"/>
              </w:rPr>
              <w:t>DC_21A-42A_n257L_UL_21A_n257K</w:t>
            </w:r>
          </w:p>
          <w:p w:rsidR="00593224" w:rsidRPr="007313EF" w:rsidRDefault="00593224" w:rsidP="00593224">
            <w:pPr>
              <w:rPr>
                <w:sz w:val="18"/>
                <w:szCs w:val="18"/>
              </w:rPr>
            </w:pPr>
            <w:r w:rsidRPr="007313EF">
              <w:rPr>
                <w:sz w:val="18"/>
                <w:szCs w:val="18"/>
              </w:rPr>
              <w:t>DC_21A-42A_n257L_UL_21A_n257L</w:t>
            </w:r>
          </w:p>
          <w:p w:rsidR="00593224" w:rsidRPr="007313EF" w:rsidRDefault="00593224" w:rsidP="00593224">
            <w:pPr>
              <w:rPr>
                <w:sz w:val="18"/>
                <w:szCs w:val="18"/>
              </w:rPr>
            </w:pPr>
            <w:r w:rsidRPr="007313EF">
              <w:rPr>
                <w:sz w:val="18"/>
                <w:szCs w:val="18"/>
              </w:rPr>
              <w:t>DC_21A-42A_n257M_UL_21A_n257G</w:t>
            </w:r>
          </w:p>
          <w:p w:rsidR="00593224" w:rsidRPr="007313EF" w:rsidRDefault="00593224" w:rsidP="00593224">
            <w:pPr>
              <w:rPr>
                <w:sz w:val="18"/>
                <w:szCs w:val="18"/>
              </w:rPr>
            </w:pPr>
            <w:r w:rsidRPr="007313EF">
              <w:rPr>
                <w:sz w:val="18"/>
                <w:szCs w:val="18"/>
              </w:rPr>
              <w:t>DC_21A-42A_n257M_UL_21A_n257H</w:t>
            </w:r>
          </w:p>
          <w:p w:rsidR="00593224" w:rsidRPr="007313EF" w:rsidRDefault="00593224" w:rsidP="00593224">
            <w:pPr>
              <w:rPr>
                <w:sz w:val="18"/>
                <w:szCs w:val="18"/>
              </w:rPr>
            </w:pPr>
            <w:r w:rsidRPr="007313EF">
              <w:rPr>
                <w:sz w:val="18"/>
                <w:szCs w:val="18"/>
              </w:rPr>
              <w:t>DC_21A-42A_n257M_UL_21A_n257I</w:t>
            </w:r>
          </w:p>
          <w:p w:rsidR="00593224" w:rsidRPr="007313EF" w:rsidRDefault="00593224" w:rsidP="00593224">
            <w:pPr>
              <w:rPr>
                <w:sz w:val="18"/>
                <w:szCs w:val="18"/>
              </w:rPr>
            </w:pPr>
            <w:r w:rsidRPr="007313EF">
              <w:rPr>
                <w:sz w:val="18"/>
                <w:szCs w:val="18"/>
              </w:rPr>
              <w:t>DC_21A-42A_n257M_UL_21A_n257J</w:t>
            </w:r>
          </w:p>
          <w:p w:rsidR="00593224" w:rsidRPr="007313EF" w:rsidRDefault="00593224" w:rsidP="00593224">
            <w:pPr>
              <w:rPr>
                <w:sz w:val="18"/>
                <w:szCs w:val="18"/>
              </w:rPr>
            </w:pPr>
            <w:r w:rsidRPr="007313EF">
              <w:rPr>
                <w:sz w:val="18"/>
                <w:szCs w:val="18"/>
              </w:rPr>
              <w:t>DC_21A-42A_n257M_UL_21A_n257K</w:t>
            </w:r>
          </w:p>
          <w:p w:rsidR="00593224" w:rsidRPr="007313EF" w:rsidRDefault="00593224" w:rsidP="00593224">
            <w:pPr>
              <w:rPr>
                <w:sz w:val="18"/>
                <w:szCs w:val="18"/>
              </w:rPr>
            </w:pPr>
            <w:r w:rsidRPr="007313EF">
              <w:rPr>
                <w:sz w:val="18"/>
                <w:szCs w:val="18"/>
              </w:rPr>
              <w:t>DC_21A-42A_n257M_UL_21A_n257L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DC_21A-42C_n257A_UL_21A_n257A</w:t>
            </w:r>
          </w:p>
          <w:p w:rsidR="00593224" w:rsidRPr="007313EF" w:rsidRDefault="00593224" w:rsidP="00593224">
            <w:pPr>
              <w:rPr>
                <w:sz w:val="18"/>
                <w:szCs w:val="18"/>
              </w:rPr>
            </w:pPr>
            <w:r w:rsidRPr="007313EF">
              <w:rPr>
                <w:sz w:val="18"/>
                <w:szCs w:val="18"/>
              </w:rPr>
              <w:t>DC_21A-42C_n257G_UL_21A_n257G</w:t>
            </w:r>
          </w:p>
          <w:p w:rsidR="00593224" w:rsidRPr="007313EF" w:rsidRDefault="00593224" w:rsidP="00593224">
            <w:pPr>
              <w:rPr>
                <w:sz w:val="18"/>
                <w:szCs w:val="18"/>
              </w:rPr>
            </w:pPr>
            <w:r w:rsidRPr="007313EF">
              <w:rPr>
                <w:sz w:val="18"/>
                <w:szCs w:val="18"/>
              </w:rPr>
              <w:t>DC_21A-42C_n257H_UL_21A_n257G</w:t>
            </w:r>
          </w:p>
          <w:p w:rsidR="00593224" w:rsidRPr="007313EF" w:rsidRDefault="00593224" w:rsidP="00593224">
            <w:pPr>
              <w:rPr>
                <w:sz w:val="18"/>
                <w:szCs w:val="18"/>
              </w:rPr>
            </w:pPr>
            <w:r w:rsidRPr="007313EF">
              <w:rPr>
                <w:sz w:val="18"/>
                <w:szCs w:val="18"/>
              </w:rPr>
              <w:t>DC_21A-42C_n257H_UL_21A_n257H</w:t>
            </w:r>
          </w:p>
          <w:p w:rsidR="00593224" w:rsidRPr="007313EF" w:rsidRDefault="00593224" w:rsidP="00593224">
            <w:pPr>
              <w:rPr>
                <w:sz w:val="18"/>
                <w:szCs w:val="18"/>
              </w:rPr>
            </w:pPr>
            <w:r w:rsidRPr="007313EF">
              <w:rPr>
                <w:sz w:val="18"/>
                <w:szCs w:val="18"/>
              </w:rPr>
              <w:t>DC_21A-42C_n257I_UL_21A_n257G</w:t>
            </w:r>
          </w:p>
          <w:p w:rsidR="00593224" w:rsidRPr="007313EF" w:rsidRDefault="00593224" w:rsidP="00593224">
            <w:pPr>
              <w:rPr>
                <w:sz w:val="18"/>
                <w:szCs w:val="18"/>
              </w:rPr>
            </w:pPr>
            <w:r w:rsidRPr="007313EF">
              <w:rPr>
                <w:sz w:val="18"/>
                <w:szCs w:val="18"/>
              </w:rPr>
              <w:t>DC_21A-42C_n257I_UL_21A_n257H</w:t>
            </w:r>
          </w:p>
          <w:p w:rsidR="00593224" w:rsidRPr="007313EF" w:rsidRDefault="00593224" w:rsidP="00593224">
            <w:pPr>
              <w:rPr>
                <w:sz w:val="18"/>
                <w:szCs w:val="18"/>
              </w:rPr>
            </w:pPr>
            <w:r w:rsidRPr="007313EF">
              <w:rPr>
                <w:sz w:val="18"/>
                <w:szCs w:val="18"/>
              </w:rPr>
              <w:t>DC_21A-42C_n257I_UL_21A_n257I</w:t>
            </w:r>
          </w:p>
          <w:p w:rsidR="00593224" w:rsidRPr="007313EF" w:rsidRDefault="00593224" w:rsidP="00593224">
            <w:pPr>
              <w:rPr>
                <w:sz w:val="18"/>
                <w:szCs w:val="18"/>
              </w:rPr>
            </w:pPr>
            <w:r w:rsidRPr="007313EF">
              <w:rPr>
                <w:sz w:val="18"/>
                <w:szCs w:val="18"/>
              </w:rPr>
              <w:t>DC_21A-42C_n257J_UL_21A_n257G</w:t>
            </w:r>
          </w:p>
          <w:p w:rsidR="00593224" w:rsidRPr="007313EF" w:rsidRDefault="00593224" w:rsidP="00593224">
            <w:pPr>
              <w:rPr>
                <w:sz w:val="18"/>
                <w:szCs w:val="18"/>
              </w:rPr>
            </w:pPr>
            <w:r w:rsidRPr="007313EF">
              <w:rPr>
                <w:sz w:val="18"/>
                <w:szCs w:val="18"/>
              </w:rPr>
              <w:t>DC_21A-42C_n257J_UL_21A_n257H</w:t>
            </w:r>
          </w:p>
          <w:p w:rsidR="00593224" w:rsidRPr="007313EF" w:rsidRDefault="00593224" w:rsidP="00593224">
            <w:pPr>
              <w:rPr>
                <w:sz w:val="18"/>
                <w:szCs w:val="18"/>
              </w:rPr>
            </w:pPr>
            <w:r w:rsidRPr="007313EF">
              <w:rPr>
                <w:sz w:val="18"/>
                <w:szCs w:val="18"/>
              </w:rPr>
              <w:t>DC_21A-42C_n257J_UL_21A_n257I</w:t>
            </w:r>
          </w:p>
          <w:p w:rsidR="00593224" w:rsidRPr="007313EF" w:rsidRDefault="00593224" w:rsidP="00593224">
            <w:pPr>
              <w:rPr>
                <w:sz w:val="18"/>
                <w:szCs w:val="18"/>
              </w:rPr>
            </w:pPr>
            <w:r w:rsidRPr="007313EF">
              <w:rPr>
                <w:sz w:val="18"/>
                <w:szCs w:val="18"/>
              </w:rPr>
              <w:t>DC_21A-42C_n257J_UL_21A_n257J</w:t>
            </w:r>
          </w:p>
          <w:p w:rsidR="00593224" w:rsidRPr="007313EF" w:rsidRDefault="00593224" w:rsidP="00593224">
            <w:pPr>
              <w:rPr>
                <w:sz w:val="18"/>
                <w:szCs w:val="18"/>
              </w:rPr>
            </w:pPr>
            <w:r w:rsidRPr="007313EF">
              <w:rPr>
                <w:sz w:val="18"/>
                <w:szCs w:val="18"/>
              </w:rPr>
              <w:t>DC_21A-42C_n257K_UL_21A_n257G</w:t>
            </w:r>
          </w:p>
          <w:p w:rsidR="00593224" w:rsidRPr="007313EF" w:rsidRDefault="00593224" w:rsidP="00593224">
            <w:pPr>
              <w:rPr>
                <w:sz w:val="18"/>
                <w:szCs w:val="18"/>
              </w:rPr>
            </w:pPr>
            <w:r w:rsidRPr="007313EF">
              <w:rPr>
                <w:sz w:val="18"/>
                <w:szCs w:val="18"/>
              </w:rPr>
              <w:t>DC_21A-42C_n257K_UL_21A_n257H</w:t>
            </w:r>
          </w:p>
          <w:p w:rsidR="00593224" w:rsidRPr="007313EF" w:rsidRDefault="00593224" w:rsidP="00593224">
            <w:pPr>
              <w:rPr>
                <w:sz w:val="18"/>
                <w:szCs w:val="18"/>
              </w:rPr>
            </w:pPr>
            <w:r w:rsidRPr="007313EF">
              <w:rPr>
                <w:sz w:val="18"/>
                <w:szCs w:val="18"/>
              </w:rPr>
              <w:t>DC_21A-42C_n257K_UL_21A_n257I</w:t>
            </w:r>
          </w:p>
          <w:p w:rsidR="00593224" w:rsidRPr="007313EF" w:rsidRDefault="00593224" w:rsidP="00593224">
            <w:pPr>
              <w:rPr>
                <w:sz w:val="18"/>
                <w:szCs w:val="18"/>
              </w:rPr>
            </w:pPr>
            <w:r w:rsidRPr="007313EF">
              <w:rPr>
                <w:sz w:val="18"/>
                <w:szCs w:val="18"/>
              </w:rPr>
              <w:t>DC_21A-42C_n257K_UL_21A_n257J</w:t>
            </w:r>
          </w:p>
          <w:p w:rsidR="00593224" w:rsidRPr="007313EF" w:rsidRDefault="00593224" w:rsidP="00593224">
            <w:pPr>
              <w:rPr>
                <w:sz w:val="18"/>
                <w:szCs w:val="18"/>
              </w:rPr>
            </w:pPr>
            <w:r w:rsidRPr="007313EF">
              <w:rPr>
                <w:sz w:val="18"/>
                <w:szCs w:val="18"/>
              </w:rPr>
              <w:t>DC_21A-42C_n257K_UL_21A_n257K</w:t>
            </w:r>
          </w:p>
          <w:p w:rsidR="00593224" w:rsidRPr="007313EF" w:rsidRDefault="00593224" w:rsidP="00593224">
            <w:pPr>
              <w:rPr>
                <w:sz w:val="18"/>
                <w:szCs w:val="18"/>
              </w:rPr>
            </w:pPr>
            <w:r w:rsidRPr="007313EF">
              <w:rPr>
                <w:sz w:val="18"/>
                <w:szCs w:val="18"/>
              </w:rPr>
              <w:t>DC_21A-42C_n257L_UL_21A_n257G</w:t>
            </w:r>
          </w:p>
          <w:p w:rsidR="00593224" w:rsidRPr="007313EF" w:rsidRDefault="00593224" w:rsidP="00593224">
            <w:pPr>
              <w:rPr>
                <w:sz w:val="18"/>
                <w:szCs w:val="18"/>
              </w:rPr>
            </w:pPr>
            <w:r w:rsidRPr="007313EF">
              <w:rPr>
                <w:sz w:val="18"/>
                <w:szCs w:val="18"/>
              </w:rPr>
              <w:t>DC_21A-42C_n257L_UL_21A_n257H</w:t>
            </w:r>
          </w:p>
          <w:p w:rsidR="00593224" w:rsidRPr="007313EF" w:rsidRDefault="00593224" w:rsidP="00593224">
            <w:pPr>
              <w:rPr>
                <w:sz w:val="18"/>
                <w:szCs w:val="18"/>
              </w:rPr>
            </w:pPr>
            <w:r w:rsidRPr="007313EF">
              <w:rPr>
                <w:sz w:val="18"/>
                <w:szCs w:val="18"/>
              </w:rPr>
              <w:t>DC_21A-42C_n257L_UL_21A_n257I</w:t>
            </w:r>
          </w:p>
          <w:p w:rsidR="00593224" w:rsidRPr="007313EF" w:rsidRDefault="00593224" w:rsidP="00593224">
            <w:pPr>
              <w:rPr>
                <w:sz w:val="18"/>
                <w:szCs w:val="18"/>
              </w:rPr>
            </w:pPr>
            <w:r w:rsidRPr="007313EF">
              <w:rPr>
                <w:sz w:val="18"/>
                <w:szCs w:val="18"/>
              </w:rPr>
              <w:t>DC_21A-42C_n257L_UL_21A_n257J</w:t>
            </w:r>
          </w:p>
          <w:p w:rsidR="00593224" w:rsidRPr="007313EF" w:rsidRDefault="00593224" w:rsidP="00593224">
            <w:pPr>
              <w:rPr>
                <w:sz w:val="18"/>
                <w:szCs w:val="18"/>
              </w:rPr>
            </w:pPr>
            <w:r w:rsidRPr="007313EF">
              <w:rPr>
                <w:sz w:val="18"/>
                <w:szCs w:val="18"/>
              </w:rPr>
              <w:t>DC_21A-42C_n257L_UL_21A_n257K</w:t>
            </w:r>
          </w:p>
          <w:p w:rsidR="00593224" w:rsidRPr="007313EF" w:rsidRDefault="00593224" w:rsidP="00593224">
            <w:pPr>
              <w:rPr>
                <w:sz w:val="18"/>
                <w:szCs w:val="18"/>
              </w:rPr>
            </w:pPr>
            <w:r w:rsidRPr="007313EF">
              <w:rPr>
                <w:sz w:val="18"/>
                <w:szCs w:val="18"/>
              </w:rPr>
              <w:t>DC_21A-42C_n257L_UL_21A_n257L</w:t>
            </w:r>
          </w:p>
          <w:p w:rsidR="00593224" w:rsidRPr="007313EF" w:rsidRDefault="00593224" w:rsidP="00593224">
            <w:pPr>
              <w:rPr>
                <w:sz w:val="18"/>
                <w:szCs w:val="18"/>
              </w:rPr>
            </w:pPr>
            <w:r w:rsidRPr="007313EF">
              <w:rPr>
                <w:sz w:val="18"/>
                <w:szCs w:val="18"/>
              </w:rPr>
              <w:t>DC_21A-42C_n257M_UL_21A_n257G</w:t>
            </w:r>
          </w:p>
          <w:p w:rsidR="00593224" w:rsidRPr="007313EF" w:rsidRDefault="00593224" w:rsidP="00593224">
            <w:pPr>
              <w:rPr>
                <w:sz w:val="18"/>
                <w:szCs w:val="18"/>
              </w:rPr>
            </w:pPr>
            <w:r w:rsidRPr="007313EF">
              <w:rPr>
                <w:sz w:val="18"/>
                <w:szCs w:val="18"/>
              </w:rPr>
              <w:t>DC_21A-42C_n257M_UL_21A_n257H</w:t>
            </w:r>
          </w:p>
          <w:p w:rsidR="00593224" w:rsidRPr="007313EF" w:rsidRDefault="00593224" w:rsidP="00593224">
            <w:pPr>
              <w:rPr>
                <w:sz w:val="18"/>
                <w:szCs w:val="18"/>
              </w:rPr>
            </w:pPr>
            <w:r w:rsidRPr="007313EF">
              <w:rPr>
                <w:sz w:val="18"/>
                <w:szCs w:val="18"/>
              </w:rPr>
              <w:t>DC_21A-42C_n257M_UL_21A_n257I</w:t>
            </w:r>
          </w:p>
          <w:p w:rsidR="00593224" w:rsidRPr="007313EF" w:rsidRDefault="00593224" w:rsidP="00593224">
            <w:pPr>
              <w:rPr>
                <w:sz w:val="18"/>
                <w:szCs w:val="18"/>
              </w:rPr>
            </w:pPr>
            <w:r w:rsidRPr="007313EF">
              <w:rPr>
                <w:sz w:val="18"/>
                <w:szCs w:val="18"/>
              </w:rPr>
              <w:t>DC_21A-42C_n257M_UL_21A_n257J</w:t>
            </w:r>
          </w:p>
          <w:p w:rsidR="00593224" w:rsidRPr="007313EF" w:rsidRDefault="00593224" w:rsidP="00593224">
            <w:pPr>
              <w:rPr>
                <w:sz w:val="18"/>
                <w:szCs w:val="18"/>
              </w:rPr>
            </w:pPr>
            <w:r w:rsidRPr="007313EF">
              <w:rPr>
                <w:sz w:val="18"/>
                <w:szCs w:val="18"/>
              </w:rPr>
              <w:t>DC_21A-42C_n257M_UL_21A_n257K</w:t>
            </w:r>
          </w:p>
          <w:p w:rsidR="00593224" w:rsidRPr="007313EF" w:rsidRDefault="00593224" w:rsidP="00593224">
            <w:pPr>
              <w:rPr>
                <w:sz w:val="18"/>
                <w:szCs w:val="18"/>
              </w:rPr>
            </w:pPr>
            <w:r w:rsidRPr="007313EF">
              <w:rPr>
                <w:sz w:val="18"/>
                <w:szCs w:val="18"/>
              </w:rPr>
              <w:t>DC_21A-42C_n257M_UL_21A_n257L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DC_21A-42E_n257A_UL_21A_n257A</w:t>
            </w:r>
          </w:p>
          <w:p w:rsidR="00593224" w:rsidRPr="007313EF" w:rsidRDefault="00593224" w:rsidP="00593224">
            <w:pPr>
              <w:rPr>
                <w:sz w:val="18"/>
                <w:szCs w:val="18"/>
              </w:rPr>
            </w:pPr>
            <w:r w:rsidRPr="007313EF">
              <w:rPr>
                <w:sz w:val="18"/>
                <w:szCs w:val="18"/>
              </w:rPr>
              <w:t>DC_21A-42E_n257G_UL_21A_n257G</w:t>
            </w:r>
          </w:p>
          <w:p w:rsidR="00593224" w:rsidRPr="007313EF" w:rsidRDefault="00593224" w:rsidP="00593224">
            <w:pPr>
              <w:rPr>
                <w:sz w:val="18"/>
                <w:szCs w:val="18"/>
              </w:rPr>
            </w:pPr>
            <w:r w:rsidRPr="007313EF">
              <w:rPr>
                <w:sz w:val="18"/>
                <w:szCs w:val="18"/>
              </w:rPr>
              <w:t>DC_21A-42E_n257H_UL_21A_n257G</w:t>
            </w:r>
          </w:p>
          <w:p w:rsidR="00593224" w:rsidRPr="007313EF" w:rsidRDefault="00593224" w:rsidP="00593224">
            <w:pPr>
              <w:rPr>
                <w:sz w:val="18"/>
                <w:szCs w:val="18"/>
              </w:rPr>
            </w:pPr>
            <w:r w:rsidRPr="007313EF">
              <w:rPr>
                <w:sz w:val="18"/>
                <w:szCs w:val="18"/>
              </w:rPr>
              <w:t>DC_21A-42E_n257H_UL_21A_n257H</w:t>
            </w:r>
          </w:p>
          <w:p w:rsidR="00593224" w:rsidRPr="007313EF" w:rsidRDefault="00593224" w:rsidP="00593224">
            <w:pPr>
              <w:rPr>
                <w:sz w:val="18"/>
                <w:szCs w:val="18"/>
              </w:rPr>
            </w:pPr>
            <w:r w:rsidRPr="007313EF">
              <w:rPr>
                <w:sz w:val="18"/>
                <w:szCs w:val="18"/>
              </w:rPr>
              <w:t>DC_21A-42E_n257I_UL_21A_n257G</w:t>
            </w:r>
          </w:p>
          <w:p w:rsidR="00593224" w:rsidRPr="007313EF" w:rsidRDefault="00593224" w:rsidP="00593224">
            <w:pPr>
              <w:rPr>
                <w:sz w:val="18"/>
                <w:szCs w:val="18"/>
              </w:rPr>
            </w:pPr>
            <w:r w:rsidRPr="007313EF">
              <w:rPr>
                <w:sz w:val="18"/>
                <w:szCs w:val="18"/>
              </w:rPr>
              <w:t>DC_21A-42E_n257I_UL_21A_n257H</w:t>
            </w:r>
          </w:p>
          <w:p w:rsidR="00593224" w:rsidRPr="007313EF" w:rsidRDefault="00593224" w:rsidP="00593224">
            <w:pPr>
              <w:rPr>
                <w:sz w:val="18"/>
                <w:szCs w:val="18"/>
              </w:rPr>
            </w:pPr>
            <w:r w:rsidRPr="007313EF">
              <w:rPr>
                <w:sz w:val="18"/>
                <w:szCs w:val="18"/>
              </w:rPr>
              <w:t>DC_21A-42E_n257I_UL_21A_n257I</w:t>
            </w:r>
          </w:p>
          <w:p w:rsidR="00593224" w:rsidRPr="007313EF" w:rsidRDefault="00593224" w:rsidP="00593224">
            <w:pPr>
              <w:rPr>
                <w:sz w:val="18"/>
                <w:szCs w:val="18"/>
              </w:rPr>
            </w:pPr>
            <w:r w:rsidRPr="007313EF">
              <w:rPr>
                <w:sz w:val="18"/>
                <w:szCs w:val="18"/>
              </w:rPr>
              <w:t>DC_21A-42E_n257J_UL_21A_n257G</w:t>
            </w:r>
          </w:p>
          <w:p w:rsidR="00593224" w:rsidRPr="007313EF" w:rsidRDefault="00593224" w:rsidP="00593224">
            <w:pPr>
              <w:rPr>
                <w:sz w:val="18"/>
                <w:szCs w:val="18"/>
              </w:rPr>
            </w:pPr>
            <w:r w:rsidRPr="007313EF">
              <w:rPr>
                <w:sz w:val="18"/>
                <w:szCs w:val="18"/>
              </w:rPr>
              <w:t>DC_21A-42E_n257J_UL_21A_n257H</w:t>
            </w:r>
          </w:p>
          <w:p w:rsidR="00593224" w:rsidRPr="007313EF" w:rsidRDefault="00593224" w:rsidP="00593224">
            <w:pPr>
              <w:rPr>
                <w:sz w:val="18"/>
                <w:szCs w:val="18"/>
              </w:rPr>
            </w:pPr>
            <w:r w:rsidRPr="007313EF">
              <w:rPr>
                <w:sz w:val="18"/>
                <w:szCs w:val="18"/>
              </w:rPr>
              <w:t>DC_21A-42E_n257J_UL_21A_n257I</w:t>
            </w:r>
          </w:p>
          <w:p w:rsidR="00593224" w:rsidRPr="007313EF" w:rsidRDefault="00593224" w:rsidP="00593224">
            <w:pPr>
              <w:rPr>
                <w:sz w:val="18"/>
                <w:szCs w:val="18"/>
              </w:rPr>
            </w:pPr>
            <w:r w:rsidRPr="007313EF">
              <w:rPr>
                <w:sz w:val="18"/>
                <w:szCs w:val="18"/>
              </w:rPr>
              <w:t>DC_21A-42E_n257J_UL_21A_n257J</w:t>
            </w:r>
          </w:p>
          <w:p w:rsidR="00593224" w:rsidRPr="007313EF" w:rsidRDefault="00593224" w:rsidP="00593224">
            <w:pPr>
              <w:rPr>
                <w:sz w:val="18"/>
                <w:szCs w:val="18"/>
              </w:rPr>
            </w:pPr>
            <w:r w:rsidRPr="007313EF">
              <w:rPr>
                <w:sz w:val="18"/>
                <w:szCs w:val="18"/>
              </w:rPr>
              <w:t>DC_21A-42E_n257K_UL_21A_n257G</w:t>
            </w:r>
          </w:p>
          <w:p w:rsidR="00593224" w:rsidRPr="007313EF" w:rsidRDefault="00593224" w:rsidP="00593224">
            <w:pPr>
              <w:rPr>
                <w:sz w:val="18"/>
                <w:szCs w:val="18"/>
              </w:rPr>
            </w:pPr>
            <w:r w:rsidRPr="007313EF">
              <w:rPr>
                <w:sz w:val="18"/>
                <w:szCs w:val="18"/>
              </w:rPr>
              <w:t>DC_21A-42E_n257K_UL_21A_n257H</w:t>
            </w:r>
          </w:p>
          <w:p w:rsidR="00593224" w:rsidRPr="007313EF" w:rsidRDefault="00593224" w:rsidP="00593224">
            <w:pPr>
              <w:rPr>
                <w:sz w:val="18"/>
                <w:szCs w:val="18"/>
              </w:rPr>
            </w:pPr>
            <w:r w:rsidRPr="007313EF">
              <w:rPr>
                <w:sz w:val="18"/>
                <w:szCs w:val="18"/>
              </w:rPr>
              <w:t>DC_21A-42E_n257K_UL_21A_n257I</w:t>
            </w:r>
          </w:p>
          <w:p w:rsidR="00593224" w:rsidRPr="007313EF" w:rsidRDefault="00593224" w:rsidP="00593224">
            <w:pPr>
              <w:rPr>
                <w:sz w:val="18"/>
                <w:szCs w:val="18"/>
              </w:rPr>
            </w:pPr>
            <w:r w:rsidRPr="007313EF">
              <w:rPr>
                <w:sz w:val="18"/>
                <w:szCs w:val="18"/>
              </w:rPr>
              <w:t>DC_21A-42E_n257K_UL_21A_n257J</w:t>
            </w:r>
          </w:p>
          <w:p w:rsidR="00593224" w:rsidRPr="007313EF" w:rsidRDefault="00593224" w:rsidP="00593224">
            <w:pPr>
              <w:rPr>
                <w:sz w:val="18"/>
                <w:szCs w:val="18"/>
              </w:rPr>
            </w:pPr>
            <w:r w:rsidRPr="007313EF">
              <w:rPr>
                <w:sz w:val="18"/>
                <w:szCs w:val="18"/>
              </w:rPr>
              <w:t>DC_21A-42E_n257K_UL_21A_n257K</w:t>
            </w:r>
          </w:p>
          <w:p w:rsidR="00593224" w:rsidRPr="007313EF" w:rsidRDefault="00593224" w:rsidP="00593224">
            <w:pPr>
              <w:rPr>
                <w:sz w:val="18"/>
                <w:szCs w:val="18"/>
              </w:rPr>
            </w:pPr>
            <w:r w:rsidRPr="007313EF">
              <w:rPr>
                <w:sz w:val="18"/>
                <w:szCs w:val="18"/>
              </w:rPr>
              <w:t>DC_21A-42E_n257L_UL_21A_n257G</w:t>
            </w:r>
          </w:p>
          <w:p w:rsidR="00593224" w:rsidRPr="007313EF" w:rsidRDefault="00593224" w:rsidP="00593224">
            <w:pPr>
              <w:rPr>
                <w:sz w:val="18"/>
                <w:szCs w:val="18"/>
              </w:rPr>
            </w:pPr>
            <w:r w:rsidRPr="007313EF">
              <w:rPr>
                <w:sz w:val="18"/>
                <w:szCs w:val="18"/>
              </w:rPr>
              <w:t>DC_21A-42E_n257L_UL_21A_n257H</w:t>
            </w:r>
          </w:p>
          <w:p w:rsidR="00593224" w:rsidRPr="007313EF" w:rsidRDefault="00593224" w:rsidP="00593224">
            <w:pPr>
              <w:rPr>
                <w:sz w:val="18"/>
                <w:szCs w:val="18"/>
              </w:rPr>
            </w:pPr>
            <w:r w:rsidRPr="007313EF">
              <w:rPr>
                <w:sz w:val="18"/>
                <w:szCs w:val="18"/>
              </w:rPr>
              <w:t>DC_21A-42E_n257L_UL_21A_n257I</w:t>
            </w:r>
          </w:p>
          <w:p w:rsidR="00593224" w:rsidRPr="007313EF" w:rsidRDefault="00593224" w:rsidP="00593224">
            <w:pPr>
              <w:rPr>
                <w:sz w:val="18"/>
                <w:szCs w:val="18"/>
              </w:rPr>
            </w:pPr>
            <w:r w:rsidRPr="007313EF">
              <w:rPr>
                <w:sz w:val="18"/>
                <w:szCs w:val="18"/>
              </w:rPr>
              <w:t>DC_21A-42E_n257L_UL_21A_n257J</w:t>
            </w:r>
          </w:p>
          <w:p w:rsidR="00593224" w:rsidRPr="007313EF" w:rsidRDefault="00593224" w:rsidP="00593224">
            <w:pPr>
              <w:rPr>
                <w:sz w:val="18"/>
                <w:szCs w:val="18"/>
              </w:rPr>
            </w:pPr>
            <w:r w:rsidRPr="007313EF">
              <w:rPr>
                <w:sz w:val="18"/>
                <w:szCs w:val="18"/>
              </w:rPr>
              <w:t>DC_21A-42E_n257L_UL_21A_n257K</w:t>
            </w:r>
          </w:p>
          <w:p w:rsidR="00593224" w:rsidRPr="007313EF" w:rsidRDefault="00593224" w:rsidP="00593224">
            <w:pPr>
              <w:rPr>
                <w:sz w:val="18"/>
                <w:szCs w:val="18"/>
              </w:rPr>
            </w:pPr>
            <w:r w:rsidRPr="007313EF">
              <w:rPr>
                <w:sz w:val="18"/>
                <w:szCs w:val="18"/>
              </w:rPr>
              <w:t>DC_21A-42E_n257L_UL_21A_n257L</w:t>
            </w:r>
          </w:p>
          <w:p w:rsidR="00593224" w:rsidRPr="007313EF" w:rsidRDefault="00593224" w:rsidP="00593224">
            <w:pPr>
              <w:rPr>
                <w:sz w:val="18"/>
                <w:szCs w:val="18"/>
              </w:rPr>
            </w:pPr>
            <w:r w:rsidRPr="007313EF">
              <w:rPr>
                <w:sz w:val="18"/>
                <w:szCs w:val="18"/>
              </w:rPr>
              <w:t>DC_21A-42E_n257M_UL_21A_n257G</w:t>
            </w:r>
          </w:p>
          <w:p w:rsidR="00593224" w:rsidRPr="007313EF" w:rsidRDefault="00593224" w:rsidP="00593224">
            <w:pPr>
              <w:rPr>
                <w:sz w:val="18"/>
                <w:szCs w:val="18"/>
              </w:rPr>
            </w:pPr>
            <w:r w:rsidRPr="007313EF">
              <w:rPr>
                <w:sz w:val="18"/>
                <w:szCs w:val="18"/>
              </w:rPr>
              <w:t>DC_21A-42E_n257M_UL_21A_n257H</w:t>
            </w:r>
          </w:p>
          <w:p w:rsidR="00593224" w:rsidRPr="007313EF" w:rsidRDefault="00593224" w:rsidP="00593224">
            <w:pPr>
              <w:rPr>
                <w:sz w:val="18"/>
                <w:szCs w:val="18"/>
              </w:rPr>
            </w:pPr>
            <w:r w:rsidRPr="007313EF">
              <w:rPr>
                <w:sz w:val="18"/>
                <w:szCs w:val="18"/>
              </w:rPr>
              <w:t>DC_21A-42E_n257M_UL_21A_n257I</w:t>
            </w:r>
          </w:p>
          <w:p w:rsidR="00593224" w:rsidRPr="007313EF" w:rsidRDefault="00593224" w:rsidP="00593224">
            <w:pPr>
              <w:rPr>
                <w:sz w:val="18"/>
                <w:szCs w:val="18"/>
              </w:rPr>
            </w:pPr>
            <w:r w:rsidRPr="007313EF">
              <w:rPr>
                <w:sz w:val="18"/>
                <w:szCs w:val="18"/>
              </w:rPr>
              <w:t>DC_21A-42E_n257M_UL_21A_n257J</w:t>
            </w:r>
          </w:p>
          <w:p w:rsidR="00593224" w:rsidRPr="007313EF" w:rsidRDefault="00593224" w:rsidP="00593224">
            <w:pPr>
              <w:rPr>
                <w:sz w:val="18"/>
                <w:szCs w:val="18"/>
              </w:rPr>
            </w:pPr>
            <w:r w:rsidRPr="007313EF">
              <w:rPr>
                <w:sz w:val="18"/>
                <w:szCs w:val="18"/>
              </w:rPr>
              <w:t>DC_21A-42E_n257M_UL_21A_n257K</w:t>
            </w:r>
          </w:p>
          <w:p w:rsidR="00593224" w:rsidRPr="007313EF" w:rsidRDefault="00593224" w:rsidP="00593224">
            <w:pPr>
              <w:rPr>
                <w:sz w:val="18"/>
                <w:szCs w:val="18"/>
              </w:rPr>
            </w:pPr>
            <w:r w:rsidRPr="007313EF">
              <w:rPr>
                <w:sz w:val="18"/>
                <w:szCs w:val="18"/>
              </w:rPr>
              <w:t>DC_21A-42E_n257M_UL_21A_n257L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DC_21A-42D_n257A_UL_21A_n257A</w:t>
            </w:r>
          </w:p>
          <w:p w:rsidR="00593224" w:rsidRPr="007313EF" w:rsidRDefault="00593224" w:rsidP="00593224">
            <w:pPr>
              <w:rPr>
                <w:sz w:val="18"/>
                <w:szCs w:val="18"/>
              </w:rPr>
            </w:pPr>
            <w:r w:rsidRPr="007313EF">
              <w:rPr>
                <w:sz w:val="18"/>
                <w:szCs w:val="18"/>
              </w:rPr>
              <w:t>DC_21A-42D_n257G_UL_21A_n257G</w:t>
            </w:r>
          </w:p>
          <w:p w:rsidR="00593224" w:rsidRPr="007313EF" w:rsidRDefault="00593224" w:rsidP="00593224">
            <w:pPr>
              <w:rPr>
                <w:sz w:val="18"/>
                <w:szCs w:val="18"/>
              </w:rPr>
            </w:pPr>
            <w:r w:rsidRPr="007313EF">
              <w:rPr>
                <w:sz w:val="18"/>
                <w:szCs w:val="18"/>
              </w:rPr>
              <w:t>DC_21A-42D_n257H_UL_21A_n257G</w:t>
            </w:r>
          </w:p>
          <w:p w:rsidR="00593224" w:rsidRPr="007313EF" w:rsidRDefault="00593224" w:rsidP="00593224">
            <w:pPr>
              <w:rPr>
                <w:sz w:val="18"/>
                <w:szCs w:val="18"/>
              </w:rPr>
            </w:pPr>
            <w:r w:rsidRPr="007313EF">
              <w:rPr>
                <w:sz w:val="18"/>
                <w:szCs w:val="18"/>
              </w:rPr>
              <w:t>DC_21A-42D_n257H_UL_21A_n257H</w:t>
            </w:r>
          </w:p>
          <w:p w:rsidR="00593224" w:rsidRPr="007313EF" w:rsidRDefault="00593224" w:rsidP="00593224">
            <w:pPr>
              <w:rPr>
                <w:sz w:val="18"/>
                <w:szCs w:val="18"/>
              </w:rPr>
            </w:pPr>
            <w:r w:rsidRPr="007313EF">
              <w:rPr>
                <w:sz w:val="18"/>
                <w:szCs w:val="18"/>
              </w:rPr>
              <w:t>DC_21A-42D_n257I_UL_21A_n257G</w:t>
            </w:r>
          </w:p>
          <w:p w:rsidR="00593224" w:rsidRPr="007313EF" w:rsidRDefault="00593224" w:rsidP="00593224">
            <w:pPr>
              <w:rPr>
                <w:sz w:val="18"/>
                <w:szCs w:val="18"/>
              </w:rPr>
            </w:pPr>
            <w:r w:rsidRPr="007313EF">
              <w:rPr>
                <w:sz w:val="18"/>
                <w:szCs w:val="18"/>
              </w:rPr>
              <w:t>DC_21A-42D_n257I_UL_21A_n257H</w:t>
            </w:r>
          </w:p>
          <w:p w:rsidR="00593224" w:rsidRPr="007313EF" w:rsidRDefault="00593224" w:rsidP="00593224">
            <w:pPr>
              <w:rPr>
                <w:sz w:val="18"/>
                <w:szCs w:val="18"/>
              </w:rPr>
            </w:pPr>
            <w:r w:rsidRPr="007313EF">
              <w:rPr>
                <w:sz w:val="18"/>
                <w:szCs w:val="18"/>
              </w:rPr>
              <w:t>DC_21A-42D_n257I_UL_21A_n257I</w:t>
            </w:r>
          </w:p>
          <w:p w:rsidR="00593224" w:rsidRPr="007313EF" w:rsidRDefault="00593224" w:rsidP="00593224">
            <w:pPr>
              <w:rPr>
                <w:sz w:val="18"/>
                <w:szCs w:val="18"/>
              </w:rPr>
            </w:pPr>
            <w:r w:rsidRPr="007313EF">
              <w:rPr>
                <w:sz w:val="18"/>
                <w:szCs w:val="18"/>
              </w:rPr>
              <w:t>DC_21A-42D_n257J_UL_21A_n257G</w:t>
            </w:r>
          </w:p>
          <w:p w:rsidR="00593224" w:rsidRPr="007313EF" w:rsidRDefault="00593224" w:rsidP="00593224">
            <w:pPr>
              <w:rPr>
                <w:sz w:val="18"/>
                <w:szCs w:val="18"/>
              </w:rPr>
            </w:pPr>
            <w:r w:rsidRPr="007313EF">
              <w:rPr>
                <w:sz w:val="18"/>
                <w:szCs w:val="18"/>
              </w:rPr>
              <w:t>DC_21A-42D_n257J_UL_21A_n257H</w:t>
            </w:r>
          </w:p>
          <w:p w:rsidR="00593224" w:rsidRPr="007313EF" w:rsidRDefault="00593224" w:rsidP="00593224">
            <w:pPr>
              <w:rPr>
                <w:sz w:val="18"/>
                <w:szCs w:val="18"/>
              </w:rPr>
            </w:pPr>
            <w:r w:rsidRPr="007313EF">
              <w:rPr>
                <w:sz w:val="18"/>
                <w:szCs w:val="18"/>
              </w:rPr>
              <w:t>DC_21A-42D_n257J_UL_21A_n257I</w:t>
            </w:r>
          </w:p>
          <w:p w:rsidR="00593224" w:rsidRPr="007313EF" w:rsidRDefault="00593224" w:rsidP="00593224">
            <w:pPr>
              <w:rPr>
                <w:sz w:val="18"/>
                <w:szCs w:val="18"/>
              </w:rPr>
            </w:pPr>
            <w:r w:rsidRPr="007313EF">
              <w:rPr>
                <w:sz w:val="18"/>
                <w:szCs w:val="18"/>
              </w:rPr>
              <w:t>DC_21A-42D_n257J_UL_21A_n257J</w:t>
            </w:r>
          </w:p>
          <w:p w:rsidR="00593224" w:rsidRPr="007313EF" w:rsidRDefault="00593224" w:rsidP="00593224">
            <w:pPr>
              <w:rPr>
                <w:sz w:val="18"/>
                <w:szCs w:val="18"/>
              </w:rPr>
            </w:pPr>
            <w:r w:rsidRPr="007313EF">
              <w:rPr>
                <w:sz w:val="18"/>
                <w:szCs w:val="18"/>
              </w:rPr>
              <w:t>DC_21A-42D_n257K_UL_21A_n257G</w:t>
            </w:r>
          </w:p>
          <w:p w:rsidR="00593224" w:rsidRPr="007313EF" w:rsidRDefault="00593224" w:rsidP="00593224">
            <w:pPr>
              <w:rPr>
                <w:sz w:val="18"/>
                <w:szCs w:val="18"/>
              </w:rPr>
            </w:pPr>
            <w:r w:rsidRPr="007313EF">
              <w:rPr>
                <w:sz w:val="18"/>
                <w:szCs w:val="18"/>
              </w:rPr>
              <w:t>DC_21A-42D_n257K_UL_21A_n257H</w:t>
            </w:r>
          </w:p>
          <w:p w:rsidR="00593224" w:rsidRPr="007313EF" w:rsidRDefault="00593224" w:rsidP="00593224">
            <w:pPr>
              <w:rPr>
                <w:sz w:val="18"/>
                <w:szCs w:val="18"/>
              </w:rPr>
            </w:pPr>
            <w:r w:rsidRPr="007313EF">
              <w:rPr>
                <w:sz w:val="18"/>
                <w:szCs w:val="18"/>
              </w:rPr>
              <w:t>DC_21A-42D_n257K_UL_21A_n257I</w:t>
            </w:r>
          </w:p>
          <w:p w:rsidR="00593224" w:rsidRPr="007313EF" w:rsidRDefault="00593224" w:rsidP="00593224">
            <w:pPr>
              <w:rPr>
                <w:sz w:val="18"/>
                <w:szCs w:val="18"/>
              </w:rPr>
            </w:pPr>
            <w:r w:rsidRPr="007313EF">
              <w:rPr>
                <w:sz w:val="18"/>
                <w:szCs w:val="18"/>
              </w:rPr>
              <w:t>DC_21A-42D_n257K_UL_21A_n257J</w:t>
            </w:r>
          </w:p>
          <w:p w:rsidR="00593224" w:rsidRPr="007313EF" w:rsidRDefault="00593224" w:rsidP="00593224">
            <w:pPr>
              <w:rPr>
                <w:sz w:val="18"/>
                <w:szCs w:val="18"/>
              </w:rPr>
            </w:pPr>
            <w:r w:rsidRPr="007313EF">
              <w:rPr>
                <w:sz w:val="18"/>
                <w:szCs w:val="18"/>
              </w:rPr>
              <w:t>DC_21A-42D_n257K_UL_21A_n257K</w:t>
            </w:r>
          </w:p>
          <w:p w:rsidR="00593224" w:rsidRPr="007313EF" w:rsidRDefault="00593224" w:rsidP="00593224">
            <w:pPr>
              <w:rPr>
                <w:sz w:val="18"/>
                <w:szCs w:val="18"/>
              </w:rPr>
            </w:pPr>
            <w:r w:rsidRPr="007313EF">
              <w:rPr>
                <w:sz w:val="18"/>
                <w:szCs w:val="18"/>
              </w:rPr>
              <w:t>DC_21A-42D_n257L_UL_21A_n257G</w:t>
            </w:r>
          </w:p>
          <w:p w:rsidR="00593224" w:rsidRPr="007313EF" w:rsidRDefault="00593224" w:rsidP="00593224">
            <w:pPr>
              <w:rPr>
                <w:sz w:val="18"/>
                <w:szCs w:val="18"/>
              </w:rPr>
            </w:pPr>
            <w:r w:rsidRPr="007313EF">
              <w:rPr>
                <w:sz w:val="18"/>
                <w:szCs w:val="18"/>
              </w:rPr>
              <w:t>DC_21A-42D_n257L_UL_21A_n257H</w:t>
            </w:r>
          </w:p>
          <w:p w:rsidR="00593224" w:rsidRPr="007313EF" w:rsidRDefault="00593224" w:rsidP="00593224">
            <w:pPr>
              <w:rPr>
                <w:sz w:val="18"/>
                <w:szCs w:val="18"/>
              </w:rPr>
            </w:pPr>
            <w:r w:rsidRPr="007313EF">
              <w:rPr>
                <w:sz w:val="18"/>
                <w:szCs w:val="18"/>
              </w:rPr>
              <w:t>DC_21A-42D_n257L_UL_21A_n257I</w:t>
            </w:r>
          </w:p>
          <w:p w:rsidR="00593224" w:rsidRPr="007313EF" w:rsidRDefault="00593224" w:rsidP="00593224">
            <w:pPr>
              <w:rPr>
                <w:sz w:val="18"/>
                <w:szCs w:val="18"/>
              </w:rPr>
            </w:pPr>
            <w:r w:rsidRPr="007313EF">
              <w:rPr>
                <w:sz w:val="18"/>
                <w:szCs w:val="18"/>
              </w:rPr>
              <w:t>DC_21A-42D_n257L_UL_21A_n257J</w:t>
            </w:r>
          </w:p>
          <w:p w:rsidR="00593224" w:rsidRPr="007313EF" w:rsidRDefault="00593224" w:rsidP="00593224">
            <w:pPr>
              <w:rPr>
                <w:sz w:val="18"/>
                <w:szCs w:val="18"/>
              </w:rPr>
            </w:pPr>
            <w:r w:rsidRPr="007313EF">
              <w:rPr>
                <w:sz w:val="18"/>
                <w:szCs w:val="18"/>
              </w:rPr>
              <w:t>DC_21A-42D_n257L_UL_21A_n257K</w:t>
            </w:r>
          </w:p>
          <w:p w:rsidR="00593224" w:rsidRPr="007313EF" w:rsidRDefault="00593224" w:rsidP="00593224">
            <w:pPr>
              <w:rPr>
                <w:sz w:val="18"/>
                <w:szCs w:val="18"/>
              </w:rPr>
            </w:pPr>
            <w:r w:rsidRPr="007313EF">
              <w:rPr>
                <w:sz w:val="18"/>
                <w:szCs w:val="18"/>
              </w:rPr>
              <w:t>DC_21A-42D_n257L_UL_21A_n257L</w:t>
            </w:r>
          </w:p>
          <w:p w:rsidR="00593224" w:rsidRPr="007313EF" w:rsidRDefault="00593224" w:rsidP="00593224">
            <w:pPr>
              <w:rPr>
                <w:sz w:val="18"/>
                <w:szCs w:val="18"/>
              </w:rPr>
            </w:pPr>
            <w:r w:rsidRPr="007313EF">
              <w:rPr>
                <w:sz w:val="18"/>
                <w:szCs w:val="18"/>
              </w:rPr>
              <w:t>DC_21A-42D_n257M_UL_21A_n257G</w:t>
            </w:r>
          </w:p>
          <w:p w:rsidR="00593224" w:rsidRPr="007313EF" w:rsidRDefault="00593224" w:rsidP="00593224">
            <w:pPr>
              <w:rPr>
                <w:sz w:val="18"/>
                <w:szCs w:val="18"/>
              </w:rPr>
            </w:pPr>
            <w:r w:rsidRPr="007313EF">
              <w:rPr>
                <w:sz w:val="18"/>
                <w:szCs w:val="18"/>
              </w:rPr>
              <w:t>DC_21A-42D_n257M_UL_21A_n257H</w:t>
            </w:r>
          </w:p>
          <w:p w:rsidR="00593224" w:rsidRPr="007313EF" w:rsidRDefault="00593224" w:rsidP="00593224">
            <w:pPr>
              <w:rPr>
                <w:sz w:val="18"/>
                <w:szCs w:val="18"/>
              </w:rPr>
            </w:pPr>
            <w:r w:rsidRPr="007313EF">
              <w:rPr>
                <w:sz w:val="18"/>
                <w:szCs w:val="18"/>
              </w:rPr>
              <w:t>DC_21A-42D_n257M_UL_21A_n257I</w:t>
            </w:r>
          </w:p>
          <w:p w:rsidR="00593224" w:rsidRPr="007313EF" w:rsidRDefault="00593224" w:rsidP="00593224">
            <w:pPr>
              <w:rPr>
                <w:sz w:val="18"/>
                <w:szCs w:val="18"/>
              </w:rPr>
            </w:pPr>
            <w:r w:rsidRPr="007313EF">
              <w:rPr>
                <w:sz w:val="18"/>
                <w:szCs w:val="18"/>
              </w:rPr>
              <w:t>DC_21A-42D_n257M_UL_21A_n257J</w:t>
            </w:r>
          </w:p>
          <w:p w:rsidR="00593224" w:rsidRPr="007313EF" w:rsidRDefault="00593224" w:rsidP="00593224">
            <w:pPr>
              <w:rPr>
                <w:sz w:val="18"/>
                <w:szCs w:val="18"/>
              </w:rPr>
            </w:pPr>
            <w:r w:rsidRPr="007313EF">
              <w:rPr>
                <w:sz w:val="18"/>
                <w:szCs w:val="18"/>
              </w:rPr>
              <w:t>DC_21A-42D_n257M_UL_21A_n257K</w:t>
            </w:r>
          </w:p>
          <w:p w:rsidR="00593224" w:rsidRPr="007313EF" w:rsidRDefault="00593224" w:rsidP="00593224">
            <w:pPr>
              <w:rPr>
                <w:sz w:val="18"/>
                <w:szCs w:val="18"/>
              </w:rPr>
            </w:pPr>
            <w:r w:rsidRPr="007313EF">
              <w:rPr>
                <w:sz w:val="18"/>
                <w:szCs w:val="18"/>
              </w:rPr>
              <w:t>DC_21A-42D_n257M_UL_21A_n257L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DC_21A-42C_n257A_UL_21A_n257A</w:t>
            </w:r>
          </w:p>
          <w:p w:rsidR="00593224" w:rsidRPr="007313EF" w:rsidRDefault="00593224" w:rsidP="00593224">
            <w:pPr>
              <w:rPr>
                <w:sz w:val="18"/>
                <w:szCs w:val="18"/>
              </w:rPr>
            </w:pPr>
            <w:r w:rsidRPr="007313EF">
              <w:rPr>
                <w:sz w:val="18"/>
                <w:szCs w:val="18"/>
              </w:rPr>
              <w:t>DC_21A-42C_n257G_UL_21A_n257G</w:t>
            </w:r>
          </w:p>
          <w:p w:rsidR="00593224" w:rsidRPr="007313EF" w:rsidRDefault="00593224" w:rsidP="00593224">
            <w:pPr>
              <w:rPr>
                <w:sz w:val="18"/>
                <w:szCs w:val="18"/>
              </w:rPr>
            </w:pPr>
            <w:r w:rsidRPr="007313EF">
              <w:rPr>
                <w:sz w:val="18"/>
                <w:szCs w:val="18"/>
              </w:rPr>
              <w:t>DC_21A-42C_n257H_UL_21A_n257G</w:t>
            </w:r>
          </w:p>
          <w:p w:rsidR="00593224" w:rsidRPr="007313EF" w:rsidRDefault="00593224" w:rsidP="00593224">
            <w:pPr>
              <w:rPr>
                <w:sz w:val="18"/>
                <w:szCs w:val="18"/>
              </w:rPr>
            </w:pPr>
            <w:r w:rsidRPr="007313EF">
              <w:rPr>
                <w:sz w:val="18"/>
                <w:szCs w:val="18"/>
              </w:rPr>
              <w:t>DC_21A-42C_n257H_UL_21A_n257H</w:t>
            </w:r>
          </w:p>
          <w:p w:rsidR="00593224" w:rsidRPr="007313EF" w:rsidRDefault="00593224" w:rsidP="00593224">
            <w:pPr>
              <w:rPr>
                <w:sz w:val="18"/>
                <w:szCs w:val="18"/>
              </w:rPr>
            </w:pPr>
            <w:r w:rsidRPr="007313EF">
              <w:rPr>
                <w:sz w:val="18"/>
                <w:szCs w:val="18"/>
              </w:rPr>
              <w:t>DC_21A-42C_n257I_UL_21A_n257G</w:t>
            </w:r>
          </w:p>
          <w:p w:rsidR="00593224" w:rsidRPr="007313EF" w:rsidRDefault="00593224" w:rsidP="00593224">
            <w:pPr>
              <w:rPr>
                <w:sz w:val="18"/>
                <w:szCs w:val="18"/>
              </w:rPr>
            </w:pPr>
            <w:r w:rsidRPr="007313EF">
              <w:rPr>
                <w:sz w:val="18"/>
                <w:szCs w:val="18"/>
              </w:rPr>
              <w:t>DC_21A-42C_n257I_UL_21A_n257H</w:t>
            </w:r>
          </w:p>
          <w:p w:rsidR="00593224" w:rsidRPr="007313EF" w:rsidRDefault="00593224" w:rsidP="00593224">
            <w:pPr>
              <w:rPr>
                <w:sz w:val="18"/>
                <w:szCs w:val="18"/>
              </w:rPr>
            </w:pPr>
            <w:r w:rsidRPr="007313EF">
              <w:rPr>
                <w:sz w:val="18"/>
                <w:szCs w:val="18"/>
              </w:rPr>
              <w:t>DC_21A-42C_n257I_UL_21A_n257I</w:t>
            </w:r>
          </w:p>
          <w:p w:rsidR="00593224" w:rsidRPr="007313EF" w:rsidRDefault="00593224" w:rsidP="00593224">
            <w:pPr>
              <w:rPr>
                <w:sz w:val="18"/>
                <w:szCs w:val="18"/>
              </w:rPr>
            </w:pPr>
            <w:r w:rsidRPr="007313EF">
              <w:rPr>
                <w:sz w:val="18"/>
                <w:szCs w:val="18"/>
              </w:rPr>
              <w:t>DC_21A-42C_n257J_UL_21A_n257G</w:t>
            </w:r>
          </w:p>
          <w:p w:rsidR="00593224" w:rsidRPr="007313EF" w:rsidRDefault="00593224" w:rsidP="00593224">
            <w:pPr>
              <w:rPr>
                <w:sz w:val="18"/>
                <w:szCs w:val="18"/>
              </w:rPr>
            </w:pPr>
            <w:r w:rsidRPr="007313EF">
              <w:rPr>
                <w:sz w:val="18"/>
                <w:szCs w:val="18"/>
              </w:rPr>
              <w:t>DC_21A-42C_n257J_UL_21A_n257H</w:t>
            </w:r>
          </w:p>
          <w:p w:rsidR="00593224" w:rsidRPr="007313EF" w:rsidRDefault="00593224" w:rsidP="00593224">
            <w:pPr>
              <w:rPr>
                <w:sz w:val="18"/>
                <w:szCs w:val="18"/>
              </w:rPr>
            </w:pPr>
            <w:r w:rsidRPr="007313EF">
              <w:rPr>
                <w:sz w:val="18"/>
                <w:szCs w:val="18"/>
              </w:rPr>
              <w:t>DC_21A-42C_n257J_UL_21A_n257I</w:t>
            </w:r>
          </w:p>
          <w:p w:rsidR="00593224" w:rsidRPr="007313EF" w:rsidRDefault="00593224" w:rsidP="00593224">
            <w:pPr>
              <w:rPr>
                <w:sz w:val="18"/>
                <w:szCs w:val="18"/>
              </w:rPr>
            </w:pPr>
            <w:r w:rsidRPr="007313EF">
              <w:rPr>
                <w:sz w:val="18"/>
                <w:szCs w:val="18"/>
              </w:rPr>
              <w:t>DC_21A-42C_n257J_UL_21A_n257J</w:t>
            </w:r>
          </w:p>
          <w:p w:rsidR="00593224" w:rsidRPr="007313EF" w:rsidRDefault="00593224" w:rsidP="00593224">
            <w:pPr>
              <w:rPr>
                <w:sz w:val="18"/>
                <w:szCs w:val="18"/>
              </w:rPr>
            </w:pPr>
            <w:r w:rsidRPr="007313EF">
              <w:rPr>
                <w:sz w:val="18"/>
                <w:szCs w:val="18"/>
              </w:rPr>
              <w:t>DC_21A-42C_n257K_UL_21A_n257G</w:t>
            </w:r>
          </w:p>
          <w:p w:rsidR="00593224" w:rsidRPr="007313EF" w:rsidRDefault="00593224" w:rsidP="00593224">
            <w:pPr>
              <w:rPr>
                <w:sz w:val="18"/>
                <w:szCs w:val="18"/>
              </w:rPr>
            </w:pPr>
            <w:r w:rsidRPr="007313EF">
              <w:rPr>
                <w:sz w:val="18"/>
                <w:szCs w:val="18"/>
              </w:rPr>
              <w:t>DC_21A-42C_n257K_UL_21A_n257H</w:t>
            </w:r>
          </w:p>
          <w:p w:rsidR="00593224" w:rsidRPr="007313EF" w:rsidRDefault="00593224" w:rsidP="00593224">
            <w:pPr>
              <w:rPr>
                <w:sz w:val="18"/>
                <w:szCs w:val="18"/>
              </w:rPr>
            </w:pPr>
            <w:r w:rsidRPr="007313EF">
              <w:rPr>
                <w:sz w:val="18"/>
                <w:szCs w:val="18"/>
              </w:rPr>
              <w:t>DC_21A-42C_n257K_UL_21A_n257I</w:t>
            </w:r>
          </w:p>
          <w:p w:rsidR="00593224" w:rsidRPr="007313EF" w:rsidRDefault="00593224" w:rsidP="00593224">
            <w:pPr>
              <w:rPr>
                <w:sz w:val="18"/>
                <w:szCs w:val="18"/>
              </w:rPr>
            </w:pPr>
            <w:r w:rsidRPr="007313EF">
              <w:rPr>
                <w:sz w:val="18"/>
                <w:szCs w:val="18"/>
              </w:rPr>
              <w:t>DC_21A-42C_n257K_UL_21A_n257J</w:t>
            </w:r>
          </w:p>
          <w:p w:rsidR="00593224" w:rsidRPr="007313EF" w:rsidRDefault="00593224" w:rsidP="00593224">
            <w:pPr>
              <w:rPr>
                <w:sz w:val="18"/>
                <w:szCs w:val="18"/>
              </w:rPr>
            </w:pPr>
            <w:r w:rsidRPr="007313EF">
              <w:rPr>
                <w:sz w:val="18"/>
                <w:szCs w:val="18"/>
              </w:rPr>
              <w:t>DC_21A-42C_n257K_UL_21A_n257K</w:t>
            </w:r>
          </w:p>
          <w:p w:rsidR="00593224" w:rsidRPr="007313EF" w:rsidRDefault="00593224" w:rsidP="00593224">
            <w:pPr>
              <w:rPr>
                <w:sz w:val="18"/>
                <w:szCs w:val="18"/>
              </w:rPr>
            </w:pPr>
            <w:r w:rsidRPr="007313EF">
              <w:rPr>
                <w:sz w:val="18"/>
                <w:szCs w:val="18"/>
              </w:rPr>
              <w:t>DC_21A-42C_n257L_UL_21A_n257G</w:t>
            </w:r>
          </w:p>
          <w:p w:rsidR="00593224" w:rsidRPr="007313EF" w:rsidRDefault="00593224" w:rsidP="00593224">
            <w:pPr>
              <w:rPr>
                <w:sz w:val="18"/>
                <w:szCs w:val="18"/>
              </w:rPr>
            </w:pPr>
            <w:r w:rsidRPr="007313EF">
              <w:rPr>
                <w:sz w:val="18"/>
                <w:szCs w:val="18"/>
              </w:rPr>
              <w:t>DC_21A-42C_n257L_UL_21A_n257H</w:t>
            </w:r>
          </w:p>
          <w:p w:rsidR="00593224" w:rsidRPr="007313EF" w:rsidRDefault="00593224" w:rsidP="00593224">
            <w:pPr>
              <w:rPr>
                <w:sz w:val="18"/>
                <w:szCs w:val="18"/>
              </w:rPr>
            </w:pPr>
            <w:r w:rsidRPr="007313EF">
              <w:rPr>
                <w:sz w:val="18"/>
                <w:szCs w:val="18"/>
              </w:rPr>
              <w:t>DC_21A-42C_n257L_UL_21A_n257I</w:t>
            </w:r>
          </w:p>
          <w:p w:rsidR="00593224" w:rsidRPr="007313EF" w:rsidRDefault="00593224" w:rsidP="00593224">
            <w:pPr>
              <w:rPr>
                <w:sz w:val="18"/>
                <w:szCs w:val="18"/>
              </w:rPr>
            </w:pPr>
            <w:r w:rsidRPr="007313EF">
              <w:rPr>
                <w:sz w:val="18"/>
                <w:szCs w:val="18"/>
              </w:rPr>
              <w:t>DC_21A-42C_n257L_UL_21A_n257J</w:t>
            </w:r>
          </w:p>
          <w:p w:rsidR="00593224" w:rsidRPr="007313EF" w:rsidRDefault="00593224" w:rsidP="00593224">
            <w:pPr>
              <w:rPr>
                <w:sz w:val="18"/>
                <w:szCs w:val="18"/>
              </w:rPr>
            </w:pPr>
            <w:r w:rsidRPr="007313EF">
              <w:rPr>
                <w:sz w:val="18"/>
                <w:szCs w:val="18"/>
              </w:rPr>
              <w:t>DC_21A-42C_n257L_UL_21A_n257K</w:t>
            </w:r>
          </w:p>
          <w:p w:rsidR="00593224" w:rsidRPr="007313EF" w:rsidRDefault="00593224" w:rsidP="00593224">
            <w:pPr>
              <w:rPr>
                <w:sz w:val="18"/>
                <w:szCs w:val="18"/>
              </w:rPr>
            </w:pPr>
            <w:r w:rsidRPr="007313EF">
              <w:rPr>
                <w:sz w:val="18"/>
                <w:szCs w:val="18"/>
              </w:rPr>
              <w:t>DC_21A-42C_n257L_UL_21A_n257L</w:t>
            </w:r>
          </w:p>
          <w:p w:rsidR="00593224" w:rsidRPr="007313EF" w:rsidRDefault="00593224" w:rsidP="00593224">
            <w:pPr>
              <w:rPr>
                <w:sz w:val="18"/>
                <w:szCs w:val="18"/>
              </w:rPr>
            </w:pPr>
            <w:r w:rsidRPr="007313EF">
              <w:rPr>
                <w:sz w:val="18"/>
                <w:szCs w:val="18"/>
              </w:rPr>
              <w:t>DC_21A-42C_n257M_UL_21A_n257G</w:t>
            </w:r>
          </w:p>
          <w:p w:rsidR="00593224" w:rsidRPr="007313EF" w:rsidRDefault="00593224" w:rsidP="00593224">
            <w:pPr>
              <w:rPr>
                <w:sz w:val="18"/>
                <w:szCs w:val="18"/>
              </w:rPr>
            </w:pPr>
            <w:r w:rsidRPr="007313EF">
              <w:rPr>
                <w:sz w:val="18"/>
                <w:szCs w:val="18"/>
              </w:rPr>
              <w:t>DC_21A-42C_n257M_UL_21A_n257H</w:t>
            </w:r>
          </w:p>
          <w:p w:rsidR="00593224" w:rsidRPr="007313EF" w:rsidRDefault="00593224" w:rsidP="00593224">
            <w:pPr>
              <w:rPr>
                <w:sz w:val="18"/>
                <w:szCs w:val="18"/>
              </w:rPr>
            </w:pPr>
            <w:r w:rsidRPr="007313EF">
              <w:rPr>
                <w:sz w:val="18"/>
                <w:szCs w:val="18"/>
              </w:rPr>
              <w:t>DC_21A-42C_n257M_UL_21A_n257I</w:t>
            </w:r>
          </w:p>
          <w:p w:rsidR="00593224" w:rsidRPr="007313EF" w:rsidRDefault="00593224" w:rsidP="00593224">
            <w:pPr>
              <w:rPr>
                <w:sz w:val="18"/>
                <w:szCs w:val="18"/>
              </w:rPr>
            </w:pPr>
            <w:r w:rsidRPr="007313EF">
              <w:rPr>
                <w:sz w:val="18"/>
                <w:szCs w:val="18"/>
              </w:rPr>
              <w:t>DC_21A-42C_n257M_UL_21A_n257J</w:t>
            </w:r>
          </w:p>
          <w:p w:rsidR="00593224" w:rsidRPr="007313EF" w:rsidRDefault="00593224" w:rsidP="00593224">
            <w:pPr>
              <w:rPr>
                <w:sz w:val="18"/>
                <w:szCs w:val="18"/>
              </w:rPr>
            </w:pPr>
            <w:r w:rsidRPr="007313EF">
              <w:rPr>
                <w:sz w:val="18"/>
                <w:szCs w:val="18"/>
              </w:rPr>
              <w:t>DC_21A-42C_n257M_UL_21A_n257K</w:t>
            </w:r>
          </w:p>
          <w:p w:rsidR="00593224" w:rsidRPr="007313EF" w:rsidRDefault="00593224" w:rsidP="00593224">
            <w:pPr>
              <w:rPr>
                <w:sz w:val="18"/>
                <w:szCs w:val="18"/>
              </w:rPr>
            </w:pPr>
            <w:r w:rsidRPr="007313EF">
              <w:rPr>
                <w:sz w:val="18"/>
                <w:szCs w:val="18"/>
              </w:rPr>
              <w:t>DC_21A-42C_n257M_UL_21A_n257L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DC_21A-42A_n257A_UL_21A_n257A</w:t>
            </w:r>
          </w:p>
          <w:p w:rsidR="00593224" w:rsidRPr="007313EF" w:rsidRDefault="00593224" w:rsidP="00593224">
            <w:pPr>
              <w:rPr>
                <w:sz w:val="18"/>
                <w:szCs w:val="18"/>
              </w:rPr>
            </w:pPr>
            <w:r w:rsidRPr="007313EF">
              <w:rPr>
                <w:sz w:val="18"/>
                <w:szCs w:val="18"/>
              </w:rPr>
              <w:t>DC_21A-42A_n257G_UL_21A_n257G</w:t>
            </w:r>
          </w:p>
          <w:p w:rsidR="00593224" w:rsidRPr="007313EF" w:rsidRDefault="00593224" w:rsidP="00593224">
            <w:pPr>
              <w:rPr>
                <w:sz w:val="18"/>
                <w:szCs w:val="18"/>
              </w:rPr>
            </w:pPr>
            <w:r w:rsidRPr="007313EF">
              <w:rPr>
                <w:sz w:val="18"/>
                <w:szCs w:val="18"/>
              </w:rPr>
              <w:t>DC_21A-42A_n257H_UL_21A_n257G</w:t>
            </w:r>
          </w:p>
          <w:p w:rsidR="00593224" w:rsidRPr="007313EF" w:rsidRDefault="00593224" w:rsidP="00593224">
            <w:pPr>
              <w:rPr>
                <w:sz w:val="18"/>
                <w:szCs w:val="18"/>
              </w:rPr>
            </w:pPr>
            <w:r w:rsidRPr="007313EF">
              <w:rPr>
                <w:sz w:val="18"/>
                <w:szCs w:val="18"/>
              </w:rPr>
              <w:t>DC_21A-42A_n257H_UL_21A_n257H</w:t>
            </w:r>
          </w:p>
          <w:p w:rsidR="00593224" w:rsidRPr="007313EF" w:rsidRDefault="00593224" w:rsidP="00593224">
            <w:pPr>
              <w:rPr>
                <w:sz w:val="18"/>
                <w:szCs w:val="18"/>
              </w:rPr>
            </w:pPr>
            <w:r w:rsidRPr="007313EF">
              <w:rPr>
                <w:sz w:val="18"/>
                <w:szCs w:val="18"/>
              </w:rPr>
              <w:t>DC_21A-42A_n257I_UL_21A_n257G</w:t>
            </w:r>
          </w:p>
          <w:p w:rsidR="00593224" w:rsidRPr="007313EF" w:rsidRDefault="00593224" w:rsidP="00593224">
            <w:pPr>
              <w:rPr>
                <w:sz w:val="18"/>
                <w:szCs w:val="18"/>
              </w:rPr>
            </w:pPr>
            <w:r w:rsidRPr="007313EF">
              <w:rPr>
                <w:sz w:val="18"/>
                <w:szCs w:val="18"/>
              </w:rPr>
              <w:t>DC_21A-42A_n257I_UL_21A_n257H</w:t>
            </w:r>
          </w:p>
          <w:p w:rsidR="00593224" w:rsidRPr="007313EF" w:rsidRDefault="00593224" w:rsidP="00593224">
            <w:pPr>
              <w:rPr>
                <w:sz w:val="18"/>
                <w:szCs w:val="18"/>
              </w:rPr>
            </w:pPr>
            <w:r w:rsidRPr="007313EF">
              <w:rPr>
                <w:sz w:val="18"/>
                <w:szCs w:val="18"/>
              </w:rPr>
              <w:t>DC_21A-42A_n257I_UL_21A_n257I</w:t>
            </w:r>
          </w:p>
          <w:p w:rsidR="00593224" w:rsidRPr="007313EF" w:rsidRDefault="00593224" w:rsidP="00593224">
            <w:pPr>
              <w:rPr>
                <w:sz w:val="18"/>
                <w:szCs w:val="18"/>
              </w:rPr>
            </w:pPr>
            <w:r w:rsidRPr="007313EF">
              <w:rPr>
                <w:sz w:val="18"/>
                <w:szCs w:val="18"/>
              </w:rPr>
              <w:t>DC_21A-42A_n257J_UL_21A_n257G</w:t>
            </w:r>
          </w:p>
          <w:p w:rsidR="00593224" w:rsidRPr="007313EF" w:rsidRDefault="00593224" w:rsidP="00593224">
            <w:pPr>
              <w:rPr>
                <w:sz w:val="18"/>
                <w:szCs w:val="18"/>
              </w:rPr>
            </w:pPr>
            <w:r w:rsidRPr="007313EF">
              <w:rPr>
                <w:sz w:val="18"/>
                <w:szCs w:val="18"/>
              </w:rPr>
              <w:t>DC_21A-42A_n257J_UL_21A_n257H</w:t>
            </w:r>
          </w:p>
          <w:p w:rsidR="00593224" w:rsidRPr="007313EF" w:rsidRDefault="00593224" w:rsidP="00593224">
            <w:pPr>
              <w:rPr>
                <w:sz w:val="18"/>
                <w:szCs w:val="18"/>
              </w:rPr>
            </w:pPr>
            <w:r w:rsidRPr="007313EF">
              <w:rPr>
                <w:sz w:val="18"/>
                <w:szCs w:val="18"/>
              </w:rPr>
              <w:t>DC_21A-42A_n257J_UL_21A_n257I</w:t>
            </w:r>
          </w:p>
          <w:p w:rsidR="00593224" w:rsidRPr="007313EF" w:rsidRDefault="00593224" w:rsidP="00593224">
            <w:pPr>
              <w:rPr>
                <w:sz w:val="18"/>
                <w:szCs w:val="18"/>
              </w:rPr>
            </w:pPr>
            <w:r w:rsidRPr="007313EF">
              <w:rPr>
                <w:sz w:val="18"/>
                <w:szCs w:val="18"/>
              </w:rPr>
              <w:t>DC_21A-42A_n257J_UL_21A_n257J</w:t>
            </w:r>
          </w:p>
          <w:p w:rsidR="00593224" w:rsidRPr="007313EF" w:rsidRDefault="00593224" w:rsidP="00593224">
            <w:pPr>
              <w:rPr>
                <w:sz w:val="18"/>
                <w:szCs w:val="18"/>
              </w:rPr>
            </w:pPr>
            <w:r w:rsidRPr="007313EF">
              <w:rPr>
                <w:sz w:val="18"/>
                <w:szCs w:val="18"/>
              </w:rPr>
              <w:t>DC_21A-42A_n257K_UL_21A_n257G</w:t>
            </w:r>
          </w:p>
          <w:p w:rsidR="00593224" w:rsidRPr="007313EF" w:rsidRDefault="00593224" w:rsidP="00593224">
            <w:pPr>
              <w:rPr>
                <w:sz w:val="18"/>
                <w:szCs w:val="18"/>
              </w:rPr>
            </w:pPr>
            <w:r w:rsidRPr="007313EF">
              <w:rPr>
                <w:sz w:val="18"/>
                <w:szCs w:val="18"/>
              </w:rPr>
              <w:t>DC_21A-42A_n257K_UL_21A_n257H</w:t>
            </w:r>
          </w:p>
          <w:p w:rsidR="00593224" w:rsidRPr="007313EF" w:rsidRDefault="00593224" w:rsidP="00593224">
            <w:pPr>
              <w:rPr>
                <w:sz w:val="18"/>
                <w:szCs w:val="18"/>
              </w:rPr>
            </w:pPr>
            <w:r w:rsidRPr="007313EF">
              <w:rPr>
                <w:sz w:val="18"/>
                <w:szCs w:val="18"/>
              </w:rPr>
              <w:t>DC_21A-42A_n257K_UL_21A_n257I</w:t>
            </w:r>
          </w:p>
          <w:p w:rsidR="00593224" w:rsidRPr="007313EF" w:rsidRDefault="00593224" w:rsidP="00593224">
            <w:pPr>
              <w:rPr>
                <w:sz w:val="18"/>
                <w:szCs w:val="18"/>
              </w:rPr>
            </w:pPr>
            <w:r w:rsidRPr="007313EF">
              <w:rPr>
                <w:sz w:val="18"/>
                <w:szCs w:val="18"/>
              </w:rPr>
              <w:t>DC_21A-42A_n257K_UL_21A_n257J</w:t>
            </w:r>
          </w:p>
          <w:p w:rsidR="00593224" w:rsidRPr="007313EF" w:rsidRDefault="00593224" w:rsidP="00593224">
            <w:pPr>
              <w:rPr>
                <w:sz w:val="18"/>
                <w:szCs w:val="18"/>
              </w:rPr>
            </w:pPr>
            <w:r w:rsidRPr="007313EF">
              <w:rPr>
                <w:sz w:val="18"/>
                <w:szCs w:val="18"/>
              </w:rPr>
              <w:t>DC_21A-42A_n257K_UL_21A_n257K</w:t>
            </w:r>
          </w:p>
          <w:p w:rsidR="00593224" w:rsidRPr="007313EF" w:rsidRDefault="00593224" w:rsidP="00593224">
            <w:pPr>
              <w:rPr>
                <w:sz w:val="18"/>
                <w:szCs w:val="18"/>
              </w:rPr>
            </w:pPr>
            <w:r w:rsidRPr="007313EF">
              <w:rPr>
                <w:sz w:val="18"/>
                <w:szCs w:val="18"/>
              </w:rPr>
              <w:t>DC_21A-42A_n257L_UL_21A_n257G</w:t>
            </w:r>
          </w:p>
          <w:p w:rsidR="00593224" w:rsidRPr="007313EF" w:rsidRDefault="00593224" w:rsidP="00593224">
            <w:pPr>
              <w:rPr>
                <w:sz w:val="18"/>
                <w:szCs w:val="18"/>
              </w:rPr>
            </w:pPr>
            <w:r w:rsidRPr="007313EF">
              <w:rPr>
                <w:sz w:val="18"/>
                <w:szCs w:val="18"/>
              </w:rPr>
              <w:t>DC_21A-42A_n257L_UL_21A_n257H</w:t>
            </w:r>
          </w:p>
          <w:p w:rsidR="00593224" w:rsidRPr="007313EF" w:rsidRDefault="00593224" w:rsidP="00593224">
            <w:pPr>
              <w:rPr>
                <w:sz w:val="18"/>
                <w:szCs w:val="18"/>
              </w:rPr>
            </w:pPr>
            <w:r w:rsidRPr="007313EF">
              <w:rPr>
                <w:sz w:val="18"/>
                <w:szCs w:val="18"/>
              </w:rPr>
              <w:t>DC_21A-42A_n257L_UL_21A_n257I</w:t>
            </w:r>
          </w:p>
          <w:p w:rsidR="00593224" w:rsidRPr="007313EF" w:rsidRDefault="00593224" w:rsidP="00593224">
            <w:pPr>
              <w:rPr>
                <w:sz w:val="18"/>
                <w:szCs w:val="18"/>
              </w:rPr>
            </w:pPr>
            <w:r w:rsidRPr="007313EF">
              <w:rPr>
                <w:sz w:val="18"/>
                <w:szCs w:val="18"/>
              </w:rPr>
              <w:t>DC_21A-42A_n257L_UL_21A_n257J</w:t>
            </w:r>
          </w:p>
          <w:p w:rsidR="00593224" w:rsidRPr="007313EF" w:rsidRDefault="00593224" w:rsidP="00593224">
            <w:pPr>
              <w:rPr>
                <w:sz w:val="18"/>
                <w:szCs w:val="18"/>
              </w:rPr>
            </w:pPr>
            <w:r w:rsidRPr="007313EF">
              <w:rPr>
                <w:sz w:val="18"/>
                <w:szCs w:val="18"/>
              </w:rPr>
              <w:t>DC_21A-42A_n257L_UL_21A_n257K</w:t>
            </w:r>
          </w:p>
          <w:p w:rsidR="00593224" w:rsidRPr="007313EF" w:rsidRDefault="00593224" w:rsidP="00593224">
            <w:pPr>
              <w:rPr>
                <w:sz w:val="18"/>
                <w:szCs w:val="18"/>
              </w:rPr>
            </w:pPr>
            <w:r w:rsidRPr="007313EF">
              <w:rPr>
                <w:sz w:val="18"/>
                <w:szCs w:val="18"/>
              </w:rPr>
              <w:t>DC_21A-42A_n257L_UL_21A_n257L</w:t>
            </w:r>
          </w:p>
          <w:p w:rsidR="00593224" w:rsidRPr="007313EF" w:rsidRDefault="00593224" w:rsidP="00593224">
            <w:pPr>
              <w:rPr>
                <w:sz w:val="18"/>
                <w:szCs w:val="18"/>
              </w:rPr>
            </w:pPr>
            <w:r w:rsidRPr="007313EF">
              <w:rPr>
                <w:sz w:val="18"/>
                <w:szCs w:val="18"/>
              </w:rPr>
              <w:t>DC_21A-42A_n257M_UL_21A_n257G</w:t>
            </w:r>
          </w:p>
          <w:p w:rsidR="00593224" w:rsidRPr="007313EF" w:rsidRDefault="00593224" w:rsidP="00593224">
            <w:pPr>
              <w:rPr>
                <w:sz w:val="18"/>
                <w:szCs w:val="18"/>
              </w:rPr>
            </w:pPr>
            <w:r w:rsidRPr="007313EF">
              <w:rPr>
                <w:sz w:val="18"/>
                <w:szCs w:val="18"/>
              </w:rPr>
              <w:t>DC_21A-42A_n257M_UL_21A_n257H</w:t>
            </w:r>
          </w:p>
          <w:p w:rsidR="00593224" w:rsidRPr="007313EF" w:rsidRDefault="00593224" w:rsidP="00593224">
            <w:pPr>
              <w:rPr>
                <w:sz w:val="18"/>
                <w:szCs w:val="18"/>
              </w:rPr>
            </w:pPr>
            <w:r w:rsidRPr="007313EF">
              <w:rPr>
                <w:sz w:val="18"/>
                <w:szCs w:val="18"/>
              </w:rPr>
              <w:t>DC_21A-42A_n257M_UL_21A_n257I</w:t>
            </w:r>
          </w:p>
          <w:p w:rsidR="00593224" w:rsidRPr="007313EF" w:rsidRDefault="00593224" w:rsidP="00593224">
            <w:pPr>
              <w:rPr>
                <w:sz w:val="18"/>
                <w:szCs w:val="18"/>
              </w:rPr>
            </w:pPr>
            <w:r w:rsidRPr="007313EF">
              <w:rPr>
                <w:sz w:val="18"/>
                <w:szCs w:val="18"/>
              </w:rPr>
              <w:t>DC_21A-42A_n257M_UL_21A_n257J</w:t>
            </w:r>
          </w:p>
          <w:p w:rsidR="00593224" w:rsidRPr="007313EF" w:rsidRDefault="00593224" w:rsidP="00593224">
            <w:pPr>
              <w:rPr>
                <w:sz w:val="18"/>
                <w:szCs w:val="18"/>
              </w:rPr>
            </w:pPr>
            <w:r w:rsidRPr="007313EF">
              <w:rPr>
                <w:sz w:val="18"/>
                <w:szCs w:val="18"/>
              </w:rPr>
              <w:t>DC_21A-42A_n257M_UL_21A_n257K</w:t>
            </w:r>
          </w:p>
          <w:p w:rsidR="00593224" w:rsidRPr="007313EF" w:rsidRDefault="00593224" w:rsidP="00593224">
            <w:pPr>
              <w:rPr>
                <w:sz w:val="18"/>
                <w:szCs w:val="18"/>
              </w:rPr>
            </w:pPr>
            <w:r w:rsidRPr="007313EF">
              <w:rPr>
                <w:sz w:val="18"/>
                <w:szCs w:val="18"/>
              </w:rPr>
              <w:t>DC_21A-42A_n257M_UL_21A_n257L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TS38.101-3: R4-1815212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None</w:t>
            </w:r>
          </w:p>
          <w:p w:rsidR="00593224" w:rsidRPr="007313EF" w:rsidRDefault="00593224" w:rsidP="00593224">
            <w:pPr>
              <w:rPr>
                <w:sz w:val="18"/>
                <w:szCs w:val="18"/>
              </w:rPr>
            </w:pPr>
          </w:p>
          <w:p w:rsidR="00593224" w:rsidRPr="007313EF" w:rsidRDefault="00593224" w:rsidP="00593224">
            <w:pPr>
              <w:rPr>
                <w:sz w:val="18"/>
                <w:szCs w:val="18"/>
              </w:rPr>
            </w:pPr>
            <w:r w:rsidRPr="007313EF">
              <w:rPr>
                <w:sz w:val="18"/>
                <w:szCs w:val="18"/>
              </w:rPr>
              <w:t>NOTE: The EN-DC combinations are missing fallback-combinations in SR in order to reduce the redundant description, but had been completed in R4-1815212.</w:t>
            </w:r>
          </w:p>
          <w:p w:rsidR="00593224" w:rsidRPr="007313EF" w:rsidRDefault="00593224" w:rsidP="00593224">
            <w:pPr>
              <w:rPr>
                <w:sz w:val="18"/>
                <w:szCs w:val="18"/>
              </w:rPr>
            </w:pPr>
          </w:p>
          <w:p w:rsidR="00593224" w:rsidRPr="007313EF" w:rsidRDefault="00593224" w:rsidP="00593224">
            <w:pPr>
              <w:rPr>
                <w:sz w:val="18"/>
                <w:szCs w:val="18"/>
              </w:rPr>
            </w:pPr>
          </w:p>
          <w:p w:rsidR="00593224" w:rsidRPr="007313EF" w:rsidRDefault="00593224" w:rsidP="00593224">
            <w:pPr>
              <w:rPr>
                <w:sz w:val="18"/>
                <w:szCs w:val="18"/>
              </w:rPr>
            </w:pP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DC_1A-28A_n257A_UL_1A_n257A</w:t>
            </w:r>
          </w:p>
          <w:p w:rsidR="00593224" w:rsidRPr="007313EF" w:rsidRDefault="00593224" w:rsidP="00593224">
            <w:pPr>
              <w:rPr>
                <w:sz w:val="18"/>
                <w:szCs w:val="18"/>
              </w:rPr>
            </w:pPr>
            <w:r w:rsidRPr="007313EF">
              <w:rPr>
                <w:sz w:val="18"/>
                <w:szCs w:val="18"/>
              </w:rPr>
              <w:t>DC_1A-28A_n257G_UL_1A_n257G</w:t>
            </w:r>
          </w:p>
          <w:p w:rsidR="00593224" w:rsidRPr="007313EF" w:rsidRDefault="00593224" w:rsidP="00593224">
            <w:pPr>
              <w:rPr>
                <w:sz w:val="18"/>
                <w:szCs w:val="18"/>
              </w:rPr>
            </w:pPr>
            <w:r w:rsidRPr="007313EF">
              <w:rPr>
                <w:sz w:val="18"/>
                <w:szCs w:val="18"/>
              </w:rPr>
              <w:t>DC_1A-28A_n257H_UL_1A_n257G</w:t>
            </w:r>
          </w:p>
          <w:p w:rsidR="00593224" w:rsidRPr="007313EF" w:rsidRDefault="00593224" w:rsidP="00593224">
            <w:pPr>
              <w:rPr>
                <w:sz w:val="18"/>
                <w:szCs w:val="18"/>
              </w:rPr>
            </w:pPr>
            <w:r w:rsidRPr="007313EF">
              <w:rPr>
                <w:sz w:val="18"/>
                <w:szCs w:val="18"/>
              </w:rPr>
              <w:t>DC_1A-28A_n257H_UL_1A_n257H</w:t>
            </w:r>
          </w:p>
          <w:p w:rsidR="00593224" w:rsidRPr="007313EF" w:rsidRDefault="00593224" w:rsidP="00593224">
            <w:pPr>
              <w:rPr>
                <w:sz w:val="18"/>
                <w:szCs w:val="18"/>
              </w:rPr>
            </w:pPr>
            <w:r w:rsidRPr="007313EF">
              <w:rPr>
                <w:sz w:val="18"/>
                <w:szCs w:val="18"/>
              </w:rPr>
              <w:t>DC_1A-28A_n257I_UL_1A_n257G</w:t>
            </w:r>
          </w:p>
          <w:p w:rsidR="00593224" w:rsidRPr="007313EF" w:rsidRDefault="00593224" w:rsidP="00593224">
            <w:pPr>
              <w:rPr>
                <w:sz w:val="18"/>
                <w:szCs w:val="18"/>
              </w:rPr>
            </w:pPr>
            <w:r w:rsidRPr="007313EF">
              <w:rPr>
                <w:sz w:val="18"/>
                <w:szCs w:val="18"/>
              </w:rPr>
              <w:t>DC_1A-28A_n257I_UL_1A_n257H</w:t>
            </w:r>
          </w:p>
          <w:p w:rsidR="00593224" w:rsidRPr="007313EF" w:rsidRDefault="00593224" w:rsidP="00593224">
            <w:pPr>
              <w:rPr>
                <w:sz w:val="18"/>
                <w:szCs w:val="18"/>
              </w:rPr>
            </w:pPr>
            <w:r w:rsidRPr="007313EF">
              <w:rPr>
                <w:sz w:val="18"/>
                <w:szCs w:val="18"/>
              </w:rPr>
              <w:t>DC_1A-28A_n257I_UL_1A_n257I</w:t>
            </w:r>
          </w:p>
          <w:p w:rsidR="00593224" w:rsidRPr="007313EF" w:rsidRDefault="00593224" w:rsidP="00593224">
            <w:pPr>
              <w:rPr>
                <w:sz w:val="18"/>
                <w:szCs w:val="18"/>
              </w:rPr>
            </w:pPr>
            <w:r w:rsidRPr="007313EF">
              <w:rPr>
                <w:sz w:val="18"/>
                <w:szCs w:val="18"/>
              </w:rPr>
              <w:t>DC_1A-28A_n257J_UL_1A_n257G</w:t>
            </w:r>
          </w:p>
          <w:p w:rsidR="00593224" w:rsidRPr="007313EF" w:rsidRDefault="00593224" w:rsidP="00593224">
            <w:pPr>
              <w:rPr>
                <w:sz w:val="18"/>
                <w:szCs w:val="18"/>
              </w:rPr>
            </w:pPr>
            <w:r w:rsidRPr="007313EF">
              <w:rPr>
                <w:sz w:val="18"/>
                <w:szCs w:val="18"/>
              </w:rPr>
              <w:t>DC_1A-28A_n257J_UL_1A_n257H</w:t>
            </w:r>
          </w:p>
          <w:p w:rsidR="00593224" w:rsidRPr="007313EF" w:rsidRDefault="00593224" w:rsidP="00593224">
            <w:pPr>
              <w:rPr>
                <w:sz w:val="18"/>
                <w:szCs w:val="18"/>
              </w:rPr>
            </w:pPr>
            <w:r w:rsidRPr="007313EF">
              <w:rPr>
                <w:sz w:val="18"/>
                <w:szCs w:val="18"/>
              </w:rPr>
              <w:t>DC_1A-28A_n257J_UL_1A_n257I</w:t>
            </w:r>
          </w:p>
          <w:p w:rsidR="00593224" w:rsidRPr="007313EF" w:rsidRDefault="00593224" w:rsidP="00593224">
            <w:pPr>
              <w:rPr>
                <w:sz w:val="18"/>
                <w:szCs w:val="18"/>
              </w:rPr>
            </w:pPr>
            <w:r w:rsidRPr="007313EF">
              <w:rPr>
                <w:sz w:val="18"/>
                <w:szCs w:val="18"/>
              </w:rPr>
              <w:t>DC_1A-28A_n257J_UL_1A_n257J</w:t>
            </w:r>
          </w:p>
          <w:p w:rsidR="00593224" w:rsidRPr="007313EF" w:rsidRDefault="00593224" w:rsidP="00593224">
            <w:pPr>
              <w:rPr>
                <w:sz w:val="18"/>
                <w:szCs w:val="18"/>
              </w:rPr>
            </w:pPr>
            <w:r w:rsidRPr="007313EF">
              <w:rPr>
                <w:sz w:val="18"/>
                <w:szCs w:val="18"/>
              </w:rPr>
              <w:t>DC_1A-28A_n257K_UL_1A_n257G</w:t>
            </w:r>
          </w:p>
          <w:p w:rsidR="00593224" w:rsidRPr="007313EF" w:rsidRDefault="00593224" w:rsidP="00593224">
            <w:pPr>
              <w:rPr>
                <w:sz w:val="18"/>
                <w:szCs w:val="18"/>
              </w:rPr>
            </w:pPr>
            <w:r w:rsidRPr="007313EF">
              <w:rPr>
                <w:sz w:val="18"/>
                <w:szCs w:val="18"/>
              </w:rPr>
              <w:t>DC_1A-28A_n257K_UL_1A_n257H</w:t>
            </w:r>
          </w:p>
          <w:p w:rsidR="00593224" w:rsidRPr="007313EF" w:rsidRDefault="00593224" w:rsidP="00593224">
            <w:pPr>
              <w:rPr>
                <w:sz w:val="18"/>
                <w:szCs w:val="18"/>
              </w:rPr>
            </w:pPr>
            <w:r w:rsidRPr="007313EF">
              <w:rPr>
                <w:sz w:val="18"/>
                <w:szCs w:val="18"/>
              </w:rPr>
              <w:t>DC_1A-28A_n257K_UL_1A_n257I</w:t>
            </w:r>
          </w:p>
          <w:p w:rsidR="00593224" w:rsidRPr="007313EF" w:rsidRDefault="00593224" w:rsidP="00593224">
            <w:pPr>
              <w:rPr>
                <w:sz w:val="18"/>
                <w:szCs w:val="18"/>
              </w:rPr>
            </w:pPr>
            <w:r w:rsidRPr="007313EF">
              <w:rPr>
                <w:sz w:val="18"/>
                <w:szCs w:val="18"/>
              </w:rPr>
              <w:t>DC_1A-28A_n257K_UL_1A_n257J</w:t>
            </w:r>
          </w:p>
          <w:p w:rsidR="00593224" w:rsidRPr="007313EF" w:rsidRDefault="00593224" w:rsidP="00593224">
            <w:pPr>
              <w:rPr>
                <w:sz w:val="18"/>
                <w:szCs w:val="18"/>
              </w:rPr>
            </w:pPr>
            <w:r w:rsidRPr="007313EF">
              <w:rPr>
                <w:sz w:val="18"/>
                <w:szCs w:val="18"/>
              </w:rPr>
              <w:t>DC_1A-28A_n257K_UL_1A_n257K</w:t>
            </w:r>
          </w:p>
          <w:p w:rsidR="00593224" w:rsidRPr="007313EF" w:rsidRDefault="00593224" w:rsidP="00593224">
            <w:pPr>
              <w:rPr>
                <w:sz w:val="18"/>
                <w:szCs w:val="18"/>
              </w:rPr>
            </w:pPr>
            <w:r w:rsidRPr="007313EF">
              <w:rPr>
                <w:sz w:val="18"/>
                <w:szCs w:val="18"/>
              </w:rPr>
              <w:t>DC_1A-28A_n257L_UL_1A_n257G</w:t>
            </w:r>
          </w:p>
          <w:p w:rsidR="00593224" w:rsidRPr="007313EF" w:rsidRDefault="00593224" w:rsidP="00593224">
            <w:pPr>
              <w:rPr>
                <w:sz w:val="18"/>
                <w:szCs w:val="18"/>
              </w:rPr>
            </w:pPr>
            <w:r w:rsidRPr="007313EF">
              <w:rPr>
                <w:sz w:val="18"/>
                <w:szCs w:val="18"/>
              </w:rPr>
              <w:t>DC_1A-28A_n257L_UL_1A_n257H</w:t>
            </w:r>
          </w:p>
          <w:p w:rsidR="00593224" w:rsidRPr="007313EF" w:rsidRDefault="00593224" w:rsidP="00593224">
            <w:pPr>
              <w:rPr>
                <w:sz w:val="18"/>
                <w:szCs w:val="18"/>
              </w:rPr>
            </w:pPr>
            <w:r w:rsidRPr="007313EF">
              <w:rPr>
                <w:sz w:val="18"/>
                <w:szCs w:val="18"/>
              </w:rPr>
              <w:t>DC_1A-28A_n257L_UL_1A_n257I</w:t>
            </w:r>
          </w:p>
          <w:p w:rsidR="00593224" w:rsidRPr="007313EF" w:rsidRDefault="00593224" w:rsidP="00593224">
            <w:pPr>
              <w:rPr>
                <w:sz w:val="18"/>
                <w:szCs w:val="18"/>
              </w:rPr>
            </w:pPr>
            <w:r w:rsidRPr="007313EF">
              <w:rPr>
                <w:sz w:val="18"/>
                <w:szCs w:val="18"/>
              </w:rPr>
              <w:t>DC_1A-28A_n257L_UL_1A_n257J</w:t>
            </w:r>
          </w:p>
          <w:p w:rsidR="00593224" w:rsidRPr="007313EF" w:rsidRDefault="00593224" w:rsidP="00593224">
            <w:pPr>
              <w:rPr>
                <w:sz w:val="18"/>
                <w:szCs w:val="18"/>
              </w:rPr>
            </w:pPr>
            <w:r w:rsidRPr="007313EF">
              <w:rPr>
                <w:sz w:val="18"/>
                <w:szCs w:val="18"/>
              </w:rPr>
              <w:t>DC_1A-28A_n257L_UL_1A_n257K</w:t>
            </w:r>
          </w:p>
          <w:p w:rsidR="00593224" w:rsidRPr="007313EF" w:rsidRDefault="00593224" w:rsidP="00593224">
            <w:pPr>
              <w:rPr>
                <w:sz w:val="18"/>
                <w:szCs w:val="18"/>
              </w:rPr>
            </w:pPr>
            <w:r w:rsidRPr="007313EF">
              <w:rPr>
                <w:sz w:val="18"/>
                <w:szCs w:val="18"/>
              </w:rPr>
              <w:t>DC_1A-28A_n257L_UL_1A_n257L</w:t>
            </w:r>
          </w:p>
          <w:p w:rsidR="00593224" w:rsidRPr="007313EF" w:rsidRDefault="00593224" w:rsidP="00593224">
            <w:pPr>
              <w:rPr>
                <w:sz w:val="18"/>
                <w:szCs w:val="18"/>
              </w:rPr>
            </w:pPr>
            <w:r w:rsidRPr="007313EF">
              <w:rPr>
                <w:sz w:val="18"/>
                <w:szCs w:val="18"/>
              </w:rPr>
              <w:t>DC_1A-28A_n257M_UL_1A_n257G</w:t>
            </w:r>
          </w:p>
          <w:p w:rsidR="00593224" w:rsidRPr="007313EF" w:rsidRDefault="00593224" w:rsidP="00593224">
            <w:pPr>
              <w:rPr>
                <w:sz w:val="18"/>
                <w:szCs w:val="18"/>
              </w:rPr>
            </w:pPr>
            <w:r w:rsidRPr="007313EF">
              <w:rPr>
                <w:sz w:val="18"/>
                <w:szCs w:val="18"/>
              </w:rPr>
              <w:t>DC_1A-28A_n257M_UL_1A_n257H</w:t>
            </w:r>
          </w:p>
          <w:p w:rsidR="00593224" w:rsidRPr="007313EF" w:rsidRDefault="00593224" w:rsidP="00593224">
            <w:pPr>
              <w:rPr>
                <w:sz w:val="18"/>
                <w:szCs w:val="18"/>
              </w:rPr>
            </w:pPr>
            <w:r w:rsidRPr="007313EF">
              <w:rPr>
                <w:sz w:val="18"/>
                <w:szCs w:val="18"/>
              </w:rPr>
              <w:t>DC_1A-28A_n257M_UL_1A_n257I</w:t>
            </w:r>
          </w:p>
          <w:p w:rsidR="00593224" w:rsidRPr="007313EF" w:rsidRDefault="00593224" w:rsidP="00593224">
            <w:pPr>
              <w:rPr>
                <w:sz w:val="18"/>
                <w:szCs w:val="18"/>
              </w:rPr>
            </w:pPr>
            <w:r w:rsidRPr="007313EF">
              <w:rPr>
                <w:sz w:val="18"/>
                <w:szCs w:val="18"/>
              </w:rPr>
              <w:t>DC_1A-28A_n257M_UL_1A_n257J</w:t>
            </w:r>
          </w:p>
          <w:p w:rsidR="00593224" w:rsidRPr="007313EF" w:rsidRDefault="00593224" w:rsidP="00593224">
            <w:pPr>
              <w:rPr>
                <w:sz w:val="18"/>
                <w:szCs w:val="18"/>
              </w:rPr>
            </w:pPr>
            <w:r w:rsidRPr="007313EF">
              <w:rPr>
                <w:sz w:val="18"/>
                <w:szCs w:val="18"/>
              </w:rPr>
              <w:t>DC_1A-28A_n257M_UL_1A_n257K</w:t>
            </w:r>
          </w:p>
          <w:p w:rsidR="00593224" w:rsidRPr="007313EF" w:rsidRDefault="00593224" w:rsidP="00593224">
            <w:pPr>
              <w:rPr>
                <w:sz w:val="18"/>
                <w:szCs w:val="18"/>
              </w:rPr>
            </w:pPr>
            <w:r w:rsidRPr="007313EF">
              <w:rPr>
                <w:sz w:val="18"/>
                <w:szCs w:val="18"/>
              </w:rPr>
              <w:t>DC_1A-28A_n257M_UL_1A_n257L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DC_1A-28A_n257A_UL_28A_n257A</w:t>
            </w:r>
          </w:p>
          <w:p w:rsidR="00593224" w:rsidRPr="007313EF" w:rsidRDefault="00593224" w:rsidP="00593224">
            <w:pPr>
              <w:rPr>
                <w:sz w:val="18"/>
                <w:szCs w:val="18"/>
              </w:rPr>
            </w:pPr>
            <w:r w:rsidRPr="007313EF">
              <w:rPr>
                <w:sz w:val="18"/>
                <w:szCs w:val="18"/>
              </w:rPr>
              <w:t>DC_1A-28A_n257G_UL_28A_n257G</w:t>
            </w:r>
          </w:p>
          <w:p w:rsidR="00593224" w:rsidRPr="007313EF" w:rsidRDefault="00593224" w:rsidP="00593224">
            <w:pPr>
              <w:rPr>
                <w:sz w:val="18"/>
                <w:szCs w:val="18"/>
              </w:rPr>
            </w:pPr>
            <w:r w:rsidRPr="007313EF">
              <w:rPr>
                <w:sz w:val="18"/>
                <w:szCs w:val="18"/>
              </w:rPr>
              <w:t>DC_1A-28A_n257H_UL_28A_n257G</w:t>
            </w:r>
          </w:p>
          <w:p w:rsidR="00593224" w:rsidRPr="007313EF" w:rsidRDefault="00593224" w:rsidP="00593224">
            <w:pPr>
              <w:rPr>
                <w:sz w:val="18"/>
                <w:szCs w:val="18"/>
              </w:rPr>
            </w:pPr>
            <w:r w:rsidRPr="007313EF">
              <w:rPr>
                <w:sz w:val="18"/>
                <w:szCs w:val="18"/>
              </w:rPr>
              <w:t>DC_1A-28A_n257H_UL_28A_n257H</w:t>
            </w:r>
          </w:p>
          <w:p w:rsidR="00593224" w:rsidRPr="007313EF" w:rsidRDefault="00593224" w:rsidP="00593224">
            <w:pPr>
              <w:rPr>
                <w:sz w:val="18"/>
                <w:szCs w:val="18"/>
              </w:rPr>
            </w:pPr>
            <w:r w:rsidRPr="007313EF">
              <w:rPr>
                <w:sz w:val="18"/>
                <w:szCs w:val="18"/>
              </w:rPr>
              <w:t>DC_1A-28A_n257I_UL_28A_n257G</w:t>
            </w:r>
          </w:p>
          <w:p w:rsidR="00593224" w:rsidRPr="007313EF" w:rsidRDefault="00593224" w:rsidP="00593224">
            <w:pPr>
              <w:rPr>
                <w:sz w:val="18"/>
                <w:szCs w:val="18"/>
              </w:rPr>
            </w:pPr>
            <w:r w:rsidRPr="007313EF">
              <w:rPr>
                <w:sz w:val="18"/>
                <w:szCs w:val="18"/>
              </w:rPr>
              <w:t>DC_1A-28A_n257I_UL_28A_n257H</w:t>
            </w:r>
          </w:p>
          <w:p w:rsidR="00593224" w:rsidRPr="007313EF" w:rsidRDefault="00593224" w:rsidP="00593224">
            <w:pPr>
              <w:rPr>
                <w:sz w:val="18"/>
                <w:szCs w:val="18"/>
              </w:rPr>
            </w:pPr>
            <w:r w:rsidRPr="007313EF">
              <w:rPr>
                <w:sz w:val="18"/>
                <w:szCs w:val="18"/>
              </w:rPr>
              <w:t>DC_1A-28A_n257I_UL_28A_n257I</w:t>
            </w:r>
          </w:p>
          <w:p w:rsidR="00593224" w:rsidRPr="007313EF" w:rsidRDefault="00593224" w:rsidP="00593224">
            <w:pPr>
              <w:rPr>
                <w:sz w:val="18"/>
                <w:szCs w:val="18"/>
              </w:rPr>
            </w:pPr>
            <w:r w:rsidRPr="007313EF">
              <w:rPr>
                <w:sz w:val="18"/>
                <w:szCs w:val="18"/>
              </w:rPr>
              <w:t>DC_1A-28A_n257J_UL_28A_n257G</w:t>
            </w:r>
          </w:p>
          <w:p w:rsidR="00593224" w:rsidRPr="007313EF" w:rsidRDefault="00593224" w:rsidP="00593224">
            <w:pPr>
              <w:rPr>
                <w:sz w:val="18"/>
                <w:szCs w:val="18"/>
              </w:rPr>
            </w:pPr>
            <w:r w:rsidRPr="007313EF">
              <w:rPr>
                <w:sz w:val="18"/>
                <w:szCs w:val="18"/>
              </w:rPr>
              <w:t>DC_1A-28A_n257J_UL_28A_n257H</w:t>
            </w:r>
          </w:p>
          <w:p w:rsidR="00593224" w:rsidRPr="007313EF" w:rsidRDefault="00593224" w:rsidP="00593224">
            <w:pPr>
              <w:rPr>
                <w:sz w:val="18"/>
                <w:szCs w:val="18"/>
              </w:rPr>
            </w:pPr>
            <w:r w:rsidRPr="007313EF">
              <w:rPr>
                <w:sz w:val="18"/>
                <w:szCs w:val="18"/>
              </w:rPr>
              <w:t>DC_1A-28A_n257J_UL_28A_n257I</w:t>
            </w:r>
          </w:p>
          <w:p w:rsidR="00593224" w:rsidRPr="007313EF" w:rsidRDefault="00593224" w:rsidP="00593224">
            <w:pPr>
              <w:rPr>
                <w:sz w:val="18"/>
                <w:szCs w:val="18"/>
              </w:rPr>
            </w:pPr>
            <w:r w:rsidRPr="007313EF">
              <w:rPr>
                <w:sz w:val="18"/>
                <w:szCs w:val="18"/>
              </w:rPr>
              <w:t>DC_1A-28A_n257J_UL_28A_n257J</w:t>
            </w:r>
          </w:p>
          <w:p w:rsidR="00593224" w:rsidRPr="007313EF" w:rsidRDefault="00593224" w:rsidP="00593224">
            <w:pPr>
              <w:rPr>
                <w:sz w:val="18"/>
                <w:szCs w:val="18"/>
              </w:rPr>
            </w:pPr>
            <w:r w:rsidRPr="007313EF">
              <w:rPr>
                <w:sz w:val="18"/>
                <w:szCs w:val="18"/>
              </w:rPr>
              <w:t>DC_1A-28A_n257K_UL_28A_n257G</w:t>
            </w:r>
          </w:p>
          <w:p w:rsidR="00593224" w:rsidRPr="007313EF" w:rsidRDefault="00593224" w:rsidP="00593224">
            <w:pPr>
              <w:rPr>
                <w:sz w:val="18"/>
                <w:szCs w:val="18"/>
              </w:rPr>
            </w:pPr>
            <w:r w:rsidRPr="007313EF">
              <w:rPr>
                <w:sz w:val="18"/>
                <w:szCs w:val="18"/>
              </w:rPr>
              <w:t>DC_1A-28A_n257K_UL_28A_n257H</w:t>
            </w:r>
          </w:p>
          <w:p w:rsidR="00593224" w:rsidRPr="007313EF" w:rsidRDefault="00593224" w:rsidP="00593224">
            <w:pPr>
              <w:rPr>
                <w:sz w:val="18"/>
                <w:szCs w:val="18"/>
              </w:rPr>
            </w:pPr>
            <w:r w:rsidRPr="007313EF">
              <w:rPr>
                <w:sz w:val="18"/>
                <w:szCs w:val="18"/>
              </w:rPr>
              <w:t>DC_1A-28A_n257K_UL_28A_n257I</w:t>
            </w:r>
          </w:p>
          <w:p w:rsidR="00593224" w:rsidRPr="007313EF" w:rsidRDefault="00593224" w:rsidP="00593224">
            <w:pPr>
              <w:rPr>
                <w:sz w:val="18"/>
                <w:szCs w:val="18"/>
              </w:rPr>
            </w:pPr>
            <w:r w:rsidRPr="007313EF">
              <w:rPr>
                <w:sz w:val="18"/>
                <w:szCs w:val="18"/>
              </w:rPr>
              <w:t>DC_1A-28A_n257K_UL_28A_n257J</w:t>
            </w:r>
          </w:p>
          <w:p w:rsidR="00593224" w:rsidRPr="007313EF" w:rsidRDefault="00593224" w:rsidP="00593224">
            <w:pPr>
              <w:rPr>
                <w:sz w:val="18"/>
                <w:szCs w:val="18"/>
              </w:rPr>
            </w:pPr>
            <w:r w:rsidRPr="007313EF">
              <w:rPr>
                <w:sz w:val="18"/>
                <w:szCs w:val="18"/>
              </w:rPr>
              <w:t>DC_1A-28A_n257K_UL_28A_n257K</w:t>
            </w:r>
          </w:p>
          <w:p w:rsidR="00593224" w:rsidRPr="007313EF" w:rsidRDefault="00593224" w:rsidP="00593224">
            <w:pPr>
              <w:rPr>
                <w:sz w:val="18"/>
                <w:szCs w:val="18"/>
              </w:rPr>
            </w:pPr>
            <w:r w:rsidRPr="007313EF">
              <w:rPr>
                <w:sz w:val="18"/>
                <w:szCs w:val="18"/>
              </w:rPr>
              <w:t>DC_1A-28A_n257L_UL_28A_n257G</w:t>
            </w:r>
          </w:p>
          <w:p w:rsidR="00593224" w:rsidRPr="007313EF" w:rsidRDefault="00593224" w:rsidP="00593224">
            <w:pPr>
              <w:rPr>
                <w:sz w:val="18"/>
                <w:szCs w:val="18"/>
              </w:rPr>
            </w:pPr>
            <w:r w:rsidRPr="007313EF">
              <w:rPr>
                <w:sz w:val="18"/>
                <w:szCs w:val="18"/>
              </w:rPr>
              <w:t>DC_1A-28A_n257L_UL_28A_n257H</w:t>
            </w:r>
          </w:p>
          <w:p w:rsidR="00593224" w:rsidRPr="007313EF" w:rsidRDefault="00593224" w:rsidP="00593224">
            <w:pPr>
              <w:rPr>
                <w:sz w:val="18"/>
                <w:szCs w:val="18"/>
              </w:rPr>
            </w:pPr>
            <w:r w:rsidRPr="007313EF">
              <w:rPr>
                <w:sz w:val="18"/>
                <w:szCs w:val="18"/>
              </w:rPr>
              <w:t>DC_1A-28A_n257L_UL_28A_n257I</w:t>
            </w:r>
          </w:p>
          <w:p w:rsidR="00593224" w:rsidRPr="007313EF" w:rsidRDefault="00593224" w:rsidP="00593224">
            <w:pPr>
              <w:rPr>
                <w:sz w:val="18"/>
                <w:szCs w:val="18"/>
              </w:rPr>
            </w:pPr>
            <w:r w:rsidRPr="007313EF">
              <w:rPr>
                <w:sz w:val="18"/>
                <w:szCs w:val="18"/>
              </w:rPr>
              <w:t>DC_1A-28A_n257L_UL_28A_n257J</w:t>
            </w:r>
          </w:p>
          <w:p w:rsidR="00593224" w:rsidRPr="007313EF" w:rsidRDefault="00593224" w:rsidP="00593224">
            <w:pPr>
              <w:rPr>
                <w:sz w:val="18"/>
                <w:szCs w:val="18"/>
              </w:rPr>
            </w:pPr>
            <w:r w:rsidRPr="007313EF">
              <w:rPr>
                <w:sz w:val="18"/>
                <w:szCs w:val="18"/>
              </w:rPr>
              <w:t>DC_1A-28A_n257L_UL_28A_n257K</w:t>
            </w:r>
          </w:p>
          <w:p w:rsidR="00593224" w:rsidRPr="007313EF" w:rsidRDefault="00593224" w:rsidP="00593224">
            <w:pPr>
              <w:rPr>
                <w:sz w:val="18"/>
                <w:szCs w:val="18"/>
              </w:rPr>
            </w:pPr>
            <w:r w:rsidRPr="007313EF">
              <w:rPr>
                <w:sz w:val="18"/>
                <w:szCs w:val="18"/>
              </w:rPr>
              <w:t>DC_1A-28A_n257L_UL_28A_n257L</w:t>
            </w:r>
          </w:p>
          <w:p w:rsidR="00593224" w:rsidRPr="007313EF" w:rsidRDefault="00593224" w:rsidP="00593224">
            <w:pPr>
              <w:rPr>
                <w:sz w:val="18"/>
                <w:szCs w:val="18"/>
              </w:rPr>
            </w:pPr>
            <w:r w:rsidRPr="007313EF">
              <w:rPr>
                <w:sz w:val="18"/>
                <w:szCs w:val="18"/>
              </w:rPr>
              <w:t>DC_1A-28A_n257M_UL_28A_n257G</w:t>
            </w:r>
          </w:p>
          <w:p w:rsidR="00593224" w:rsidRPr="007313EF" w:rsidRDefault="00593224" w:rsidP="00593224">
            <w:pPr>
              <w:rPr>
                <w:sz w:val="18"/>
                <w:szCs w:val="18"/>
              </w:rPr>
            </w:pPr>
            <w:r w:rsidRPr="007313EF">
              <w:rPr>
                <w:sz w:val="18"/>
                <w:szCs w:val="18"/>
              </w:rPr>
              <w:t>DC_1A-28A_n257M_UL_28A_n257H</w:t>
            </w:r>
          </w:p>
          <w:p w:rsidR="00593224" w:rsidRPr="007313EF" w:rsidRDefault="00593224" w:rsidP="00593224">
            <w:pPr>
              <w:rPr>
                <w:sz w:val="18"/>
                <w:szCs w:val="18"/>
              </w:rPr>
            </w:pPr>
            <w:r w:rsidRPr="007313EF">
              <w:rPr>
                <w:sz w:val="18"/>
                <w:szCs w:val="18"/>
              </w:rPr>
              <w:t>DC_1A-28A_n257M_UL_28A_n257I</w:t>
            </w:r>
          </w:p>
          <w:p w:rsidR="00593224" w:rsidRPr="007313EF" w:rsidRDefault="00593224" w:rsidP="00593224">
            <w:pPr>
              <w:rPr>
                <w:sz w:val="18"/>
                <w:szCs w:val="18"/>
              </w:rPr>
            </w:pPr>
            <w:r w:rsidRPr="007313EF">
              <w:rPr>
                <w:sz w:val="18"/>
                <w:szCs w:val="18"/>
              </w:rPr>
              <w:t>DC_1A-28A_n257M_UL_28A_n257J</w:t>
            </w:r>
          </w:p>
          <w:p w:rsidR="00593224" w:rsidRPr="007313EF" w:rsidRDefault="00593224" w:rsidP="00593224">
            <w:pPr>
              <w:rPr>
                <w:sz w:val="18"/>
                <w:szCs w:val="18"/>
              </w:rPr>
            </w:pPr>
            <w:r w:rsidRPr="007313EF">
              <w:rPr>
                <w:sz w:val="18"/>
                <w:szCs w:val="18"/>
              </w:rPr>
              <w:t>DC_1A-28A_n257M_UL_28A_n257K</w:t>
            </w:r>
          </w:p>
          <w:p w:rsidR="00593224" w:rsidRPr="007313EF" w:rsidRDefault="00593224" w:rsidP="00593224">
            <w:pPr>
              <w:rPr>
                <w:sz w:val="18"/>
                <w:szCs w:val="18"/>
              </w:rPr>
            </w:pPr>
            <w:r w:rsidRPr="007313EF">
              <w:rPr>
                <w:sz w:val="18"/>
                <w:szCs w:val="18"/>
              </w:rPr>
              <w:t>DC_1A-28A_n257M_UL_28A_n257L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DC_21A-28A_n257A_UL_21A_n257A</w:t>
            </w:r>
          </w:p>
          <w:p w:rsidR="00593224" w:rsidRPr="007313EF" w:rsidRDefault="00593224" w:rsidP="00593224">
            <w:pPr>
              <w:rPr>
                <w:sz w:val="18"/>
                <w:szCs w:val="18"/>
              </w:rPr>
            </w:pPr>
            <w:r w:rsidRPr="007313EF">
              <w:rPr>
                <w:sz w:val="18"/>
                <w:szCs w:val="18"/>
              </w:rPr>
              <w:t>DC_21A-28A_n257G_UL_21A_n257G</w:t>
            </w:r>
          </w:p>
          <w:p w:rsidR="00593224" w:rsidRPr="007313EF" w:rsidRDefault="00593224" w:rsidP="00593224">
            <w:pPr>
              <w:rPr>
                <w:sz w:val="18"/>
                <w:szCs w:val="18"/>
              </w:rPr>
            </w:pPr>
            <w:r w:rsidRPr="007313EF">
              <w:rPr>
                <w:sz w:val="18"/>
                <w:szCs w:val="18"/>
              </w:rPr>
              <w:t>DC_21A-28A_n257H_UL_21A_n257G</w:t>
            </w:r>
          </w:p>
          <w:p w:rsidR="00593224" w:rsidRPr="007313EF" w:rsidRDefault="00593224" w:rsidP="00593224">
            <w:pPr>
              <w:rPr>
                <w:sz w:val="18"/>
                <w:szCs w:val="18"/>
              </w:rPr>
            </w:pPr>
            <w:r w:rsidRPr="007313EF">
              <w:rPr>
                <w:sz w:val="18"/>
                <w:szCs w:val="18"/>
              </w:rPr>
              <w:t>DC_21A-28A_n257H_UL_21A_n257H</w:t>
            </w:r>
          </w:p>
          <w:p w:rsidR="00593224" w:rsidRPr="007313EF" w:rsidRDefault="00593224" w:rsidP="00593224">
            <w:pPr>
              <w:rPr>
                <w:sz w:val="18"/>
                <w:szCs w:val="18"/>
              </w:rPr>
            </w:pPr>
            <w:r w:rsidRPr="007313EF">
              <w:rPr>
                <w:sz w:val="18"/>
                <w:szCs w:val="18"/>
              </w:rPr>
              <w:t>DC_21A-28A_n257I_UL_21A_n257G</w:t>
            </w:r>
          </w:p>
          <w:p w:rsidR="00593224" w:rsidRPr="007313EF" w:rsidRDefault="00593224" w:rsidP="00593224">
            <w:pPr>
              <w:rPr>
                <w:sz w:val="18"/>
                <w:szCs w:val="18"/>
              </w:rPr>
            </w:pPr>
            <w:r w:rsidRPr="007313EF">
              <w:rPr>
                <w:sz w:val="18"/>
                <w:szCs w:val="18"/>
              </w:rPr>
              <w:t>DC_21A-28A_n257I_UL_21A_n257H</w:t>
            </w:r>
          </w:p>
          <w:p w:rsidR="00593224" w:rsidRPr="007313EF" w:rsidRDefault="00593224" w:rsidP="00593224">
            <w:pPr>
              <w:rPr>
                <w:sz w:val="18"/>
                <w:szCs w:val="18"/>
              </w:rPr>
            </w:pPr>
            <w:r w:rsidRPr="007313EF">
              <w:rPr>
                <w:sz w:val="18"/>
                <w:szCs w:val="18"/>
              </w:rPr>
              <w:t>DC_21A-28A_n257I_UL_21A_n257I</w:t>
            </w:r>
          </w:p>
          <w:p w:rsidR="00593224" w:rsidRPr="007313EF" w:rsidRDefault="00593224" w:rsidP="00593224">
            <w:pPr>
              <w:rPr>
                <w:sz w:val="18"/>
                <w:szCs w:val="18"/>
              </w:rPr>
            </w:pPr>
            <w:r w:rsidRPr="007313EF">
              <w:rPr>
                <w:sz w:val="18"/>
                <w:szCs w:val="18"/>
              </w:rPr>
              <w:t>DC_21A-28A_n257J_UL_21A_n257G</w:t>
            </w:r>
          </w:p>
          <w:p w:rsidR="00593224" w:rsidRPr="007313EF" w:rsidRDefault="00593224" w:rsidP="00593224">
            <w:pPr>
              <w:rPr>
                <w:sz w:val="18"/>
                <w:szCs w:val="18"/>
              </w:rPr>
            </w:pPr>
            <w:r w:rsidRPr="007313EF">
              <w:rPr>
                <w:sz w:val="18"/>
                <w:szCs w:val="18"/>
              </w:rPr>
              <w:t>DC_21A-28A_n257J_UL_21A_n257H</w:t>
            </w:r>
          </w:p>
          <w:p w:rsidR="00593224" w:rsidRPr="007313EF" w:rsidRDefault="00593224" w:rsidP="00593224">
            <w:pPr>
              <w:rPr>
                <w:sz w:val="18"/>
                <w:szCs w:val="18"/>
              </w:rPr>
            </w:pPr>
            <w:r w:rsidRPr="007313EF">
              <w:rPr>
                <w:sz w:val="18"/>
                <w:szCs w:val="18"/>
              </w:rPr>
              <w:t>DC_21A-28A_n257J_UL_21A_n257I</w:t>
            </w:r>
          </w:p>
          <w:p w:rsidR="00593224" w:rsidRPr="007313EF" w:rsidRDefault="00593224" w:rsidP="00593224">
            <w:pPr>
              <w:rPr>
                <w:sz w:val="18"/>
                <w:szCs w:val="18"/>
              </w:rPr>
            </w:pPr>
            <w:r w:rsidRPr="007313EF">
              <w:rPr>
                <w:sz w:val="18"/>
                <w:szCs w:val="18"/>
              </w:rPr>
              <w:t>DC_21A-28A_n257J_UL_21A_n257J</w:t>
            </w:r>
          </w:p>
          <w:p w:rsidR="00593224" w:rsidRPr="007313EF" w:rsidRDefault="00593224" w:rsidP="00593224">
            <w:pPr>
              <w:rPr>
                <w:sz w:val="18"/>
                <w:szCs w:val="18"/>
              </w:rPr>
            </w:pPr>
            <w:r w:rsidRPr="007313EF">
              <w:rPr>
                <w:sz w:val="18"/>
                <w:szCs w:val="18"/>
              </w:rPr>
              <w:t>DC_21A-28A_n257K_UL_21A_n257G</w:t>
            </w:r>
          </w:p>
          <w:p w:rsidR="00593224" w:rsidRPr="007313EF" w:rsidRDefault="00593224" w:rsidP="00593224">
            <w:pPr>
              <w:rPr>
                <w:sz w:val="18"/>
                <w:szCs w:val="18"/>
              </w:rPr>
            </w:pPr>
            <w:r w:rsidRPr="007313EF">
              <w:rPr>
                <w:sz w:val="18"/>
                <w:szCs w:val="18"/>
              </w:rPr>
              <w:t>DC_21A-28A_n257K_UL_21A_n257H</w:t>
            </w:r>
          </w:p>
          <w:p w:rsidR="00593224" w:rsidRPr="007313EF" w:rsidRDefault="00593224" w:rsidP="00593224">
            <w:pPr>
              <w:rPr>
                <w:sz w:val="18"/>
                <w:szCs w:val="18"/>
              </w:rPr>
            </w:pPr>
            <w:r w:rsidRPr="007313EF">
              <w:rPr>
                <w:sz w:val="18"/>
                <w:szCs w:val="18"/>
              </w:rPr>
              <w:t>DC_21A-28A_n257K_UL_21A_n257I</w:t>
            </w:r>
          </w:p>
          <w:p w:rsidR="00593224" w:rsidRPr="007313EF" w:rsidRDefault="00593224" w:rsidP="00593224">
            <w:pPr>
              <w:rPr>
                <w:sz w:val="18"/>
                <w:szCs w:val="18"/>
              </w:rPr>
            </w:pPr>
            <w:r w:rsidRPr="007313EF">
              <w:rPr>
                <w:sz w:val="18"/>
                <w:szCs w:val="18"/>
              </w:rPr>
              <w:t>DC_21A-28A_n257K_UL_21A_n257J</w:t>
            </w:r>
          </w:p>
          <w:p w:rsidR="00593224" w:rsidRPr="007313EF" w:rsidRDefault="00593224" w:rsidP="00593224">
            <w:pPr>
              <w:rPr>
                <w:sz w:val="18"/>
                <w:szCs w:val="18"/>
              </w:rPr>
            </w:pPr>
            <w:r w:rsidRPr="007313EF">
              <w:rPr>
                <w:sz w:val="18"/>
                <w:szCs w:val="18"/>
              </w:rPr>
              <w:t>DC_21A-28A_n257K_UL_21A_n257K</w:t>
            </w:r>
          </w:p>
          <w:p w:rsidR="00593224" w:rsidRPr="007313EF" w:rsidRDefault="00593224" w:rsidP="00593224">
            <w:pPr>
              <w:rPr>
                <w:sz w:val="18"/>
                <w:szCs w:val="18"/>
              </w:rPr>
            </w:pPr>
            <w:r w:rsidRPr="007313EF">
              <w:rPr>
                <w:sz w:val="18"/>
                <w:szCs w:val="18"/>
              </w:rPr>
              <w:t>DC_21A-28A_n257L_UL_21A_n257G</w:t>
            </w:r>
          </w:p>
          <w:p w:rsidR="00593224" w:rsidRPr="007313EF" w:rsidRDefault="00593224" w:rsidP="00593224">
            <w:pPr>
              <w:rPr>
                <w:sz w:val="18"/>
                <w:szCs w:val="18"/>
              </w:rPr>
            </w:pPr>
            <w:r w:rsidRPr="007313EF">
              <w:rPr>
                <w:sz w:val="18"/>
                <w:szCs w:val="18"/>
              </w:rPr>
              <w:t>DC_21A-28A_n257L_UL_21A_n257H</w:t>
            </w:r>
          </w:p>
          <w:p w:rsidR="00593224" w:rsidRPr="007313EF" w:rsidRDefault="00593224" w:rsidP="00593224">
            <w:pPr>
              <w:rPr>
                <w:sz w:val="18"/>
                <w:szCs w:val="18"/>
              </w:rPr>
            </w:pPr>
            <w:r w:rsidRPr="007313EF">
              <w:rPr>
                <w:sz w:val="18"/>
                <w:szCs w:val="18"/>
              </w:rPr>
              <w:t>DC_21A-28A_n257L_UL_21A_n257I</w:t>
            </w:r>
          </w:p>
          <w:p w:rsidR="00593224" w:rsidRPr="007313EF" w:rsidRDefault="00593224" w:rsidP="00593224">
            <w:pPr>
              <w:rPr>
                <w:sz w:val="18"/>
                <w:szCs w:val="18"/>
              </w:rPr>
            </w:pPr>
            <w:r w:rsidRPr="007313EF">
              <w:rPr>
                <w:sz w:val="18"/>
                <w:szCs w:val="18"/>
              </w:rPr>
              <w:t>DC_21A-28A_n257L_UL_21A_n257J</w:t>
            </w:r>
          </w:p>
          <w:p w:rsidR="00593224" w:rsidRPr="007313EF" w:rsidRDefault="00593224" w:rsidP="00593224">
            <w:pPr>
              <w:rPr>
                <w:sz w:val="18"/>
                <w:szCs w:val="18"/>
              </w:rPr>
            </w:pPr>
            <w:r w:rsidRPr="007313EF">
              <w:rPr>
                <w:sz w:val="18"/>
                <w:szCs w:val="18"/>
              </w:rPr>
              <w:t>DC_21A-28A_n257L_UL_21A_n257K</w:t>
            </w:r>
          </w:p>
          <w:p w:rsidR="00593224" w:rsidRPr="007313EF" w:rsidRDefault="00593224" w:rsidP="00593224">
            <w:pPr>
              <w:rPr>
                <w:sz w:val="18"/>
                <w:szCs w:val="18"/>
              </w:rPr>
            </w:pPr>
            <w:r w:rsidRPr="007313EF">
              <w:rPr>
                <w:sz w:val="18"/>
                <w:szCs w:val="18"/>
              </w:rPr>
              <w:t>DC_21A-28A_n257L_UL_21A_n257L</w:t>
            </w:r>
          </w:p>
          <w:p w:rsidR="00593224" w:rsidRPr="007313EF" w:rsidRDefault="00593224" w:rsidP="00593224">
            <w:pPr>
              <w:rPr>
                <w:sz w:val="18"/>
                <w:szCs w:val="18"/>
              </w:rPr>
            </w:pPr>
            <w:r w:rsidRPr="007313EF">
              <w:rPr>
                <w:sz w:val="18"/>
                <w:szCs w:val="18"/>
              </w:rPr>
              <w:t>DC_21A-28A_n257M_UL_21A_n257G</w:t>
            </w:r>
          </w:p>
          <w:p w:rsidR="00593224" w:rsidRPr="007313EF" w:rsidRDefault="00593224" w:rsidP="00593224">
            <w:pPr>
              <w:rPr>
                <w:sz w:val="18"/>
                <w:szCs w:val="18"/>
              </w:rPr>
            </w:pPr>
            <w:r w:rsidRPr="007313EF">
              <w:rPr>
                <w:sz w:val="18"/>
                <w:szCs w:val="18"/>
              </w:rPr>
              <w:t>DC_21A-28A_n257M_UL_21A_n257H</w:t>
            </w:r>
          </w:p>
          <w:p w:rsidR="00593224" w:rsidRPr="007313EF" w:rsidRDefault="00593224" w:rsidP="00593224">
            <w:pPr>
              <w:rPr>
                <w:sz w:val="18"/>
                <w:szCs w:val="18"/>
              </w:rPr>
            </w:pPr>
            <w:r w:rsidRPr="007313EF">
              <w:rPr>
                <w:sz w:val="18"/>
                <w:szCs w:val="18"/>
              </w:rPr>
              <w:t>DC_21A-28A_n257M_UL_21A_n257I</w:t>
            </w:r>
          </w:p>
          <w:p w:rsidR="00593224" w:rsidRPr="007313EF" w:rsidRDefault="00593224" w:rsidP="00593224">
            <w:pPr>
              <w:rPr>
                <w:sz w:val="18"/>
                <w:szCs w:val="18"/>
              </w:rPr>
            </w:pPr>
            <w:r w:rsidRPr="007313EF">
              <w:rPr>
                <w:sz w:val="18"/>
                <w:szCs w:val="18"/>
              </w:rPr>
              <w:t>DC_21A-28A_n257M_UL_21A_n257J</w:t>
            </w:r>
          </w:p>
          <w:p w:rsidR="00593224" w:rsidRPr="007313EF" w:rsidRDefault="00593224" w:rsidP="00593224">
            <w:pPr>
              <w:rPr>
                <w:sz w:val="18"/>
                <w:szCs w:val="18"/>
              </w:rPr>
            </w:pPr>
            <w:r w:rsidRPr="007313EF">
              <w:rPr>
                <w:sz w:val="18"/>
                <w:szCs w:val="18"/>
              </w:rPr>
              <w:t>DC_21A-28A_n257M_UL_21A_n257K</w:t>
            </w:r>
          </w:p>
          <w:p w:rsidR="00593224" w:rsidRPr="007313EF" w:rsidRDefault="00593224" w:rsidP="00593224">
            <w:pPr>
              <w:rPr>
                <w:sz w:val="18"/>
                <w:szCs w:val="18"/>
              </w:rPr>
            </w:pPr>
            <w:r w:rsidRPr="007313EF">
              <w:rPr>
                <w:sz w:val="18"/>
                <w:szCs w:val="18"/>
              </w:rPr>
              <w:t>DC_21A-28A_n257M_UL_21A_n257L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DC_21A-28A_n257A_UL_28A_n257A</w:t>
            </w:r>
          </w:p>
          <w:p w:rsidR="00593224" w:rsidRPr="007313EF" w:rsidRDefault="00593224" w:rsidP="00593224">
            <w:pPr>
              <w:rPr>
                <w:sz w:val="18"/>
                <w:szCs w:val="18"/>
              </w:rPr>
            </w:pPr>
            <w:r w:rsidRPr="007313EF">
              <w:rPr>
                <w:sz w:val="18"/>
                <w:szCs w:val="18"/>
              </w:rPr>
              <w:t>DC_21A-28A_n257G_UL_28A_n257G</w:t>
            </w:r>
          </w:p>
          <w:p w:rsidR="00593224" w:rsidRPr="007313EF" w:rsidRDefault="00593224" w:rsidP="00593224">
            <w:pPr>
              <w:rPr>
                <w:sz w:val="18"/>
                <w:szCs w:val="18"/>
              </w:rPr>
            </w:pPr>
            <w:r w:rsidRPr="007313EF">
              <w:rPr>
                <w:sz w:val="18"/>
                <w:szCs w:val="18"/>
              </w:rPr>
              <w:t>DC_21A-28A_n257H_UL_28A_n257G</w:t>
            </w:r>
          </w:p>
          <w:p w:rsidR="00593224" w:rsidRPr="007313EF" w:rsidRDefault="00593224" w:rsidP="00593224">
            <w:pPr>
              <w:rPr>
                <w:sz w:val="18"/>
                <w:szCs w:val="18"/>
              </w:rPr>
            </w:pPr>
            <w:r w:rsidRPr="007313EF">
              <w:rPr>
                <w:sz w:val="18"/>
                <w:szCs w:val="18"/>
              </w:rPr>
              <w:t>DC_21A-28A_n257H_UL_28A_n257H</w:t>
            </w:r>
          </w:p>
          <w:p w:rsidR="00593224" w:rsidRPr="007313EF" w:rsidRDefault="00593224" w:rsidP="00593224">
            <w:pPr>
              <w:rPr>
                <w:sz w:val="18"/>
                <w:szCs w:val="18"/>
              </w:rPr>
            </w:pPr>
            <w:r w:rsidRPr="007313EF">
              <w:rPr>
                <w:sz w:val="18"/>
                <w:szCs w:val="18"/>
              </w:rPr>
              <w:t>DC_21A-28A_n257I_UL_28A_n257G</w:t>
            </w:r>
          </w:p>
          <w:p w:rsidR="00593224" w:rsidRPr="007313EF" w:rsidRDefault="00593224" w:rsidP="00593224">
            <w:pPr>
              <w:rPr>
                <w:sz w:val="18"/>
                <w:szCs w:val="18"/>
              </w:rPr>
            </w:pPr>
            <w:r w:rsidRPr="007313EF">
              <w:rPr>
                <w:sz w:val="18"/>
                <w:szCs w:val="18"/>
              </w:rPr>
              <w:t>DC_21A-28A_n257I_UL_28A_n257H</w:t>
            </w:r>
          </w:p>
          <w:p w:rsidR="00593224" w:rsidRPr="007313EF" w:rsidRDefault="00593224" w:rsidP="00593224">
            <w:pPr>
              <w:rPr>
                <w:sz w:val="18"/>
                <w:szCs w:val="18"/>
              </w:rPr>
            </w:pPr>
            <w:r w:rsidRPr="007313EF">
              <w:rPr>
                <w:sz w:val="18"/>
                <w:szCs w:val="18"/>
              </w:rPr>
              <w:t>DC_21A-28A_n257I_UL_28A_n257I</w:t>
            </w:r>
          </w:p>
          <w:p w:rsidR="00593224" w:rsidRPr="007313EF" w:rsidRDefault="00593224" w:rsidP="00593224">
            <w:pPr>
              <w:rPr>
                <w:sz w:val="18"/>
                <w:szCs w:val="18"/>
              </w:rPr>
            </w:pPr>
            <w:r w:rsidRPr="007313EF">
              <w:rPr>
                <w:sz w:val="18"/>
                <w:szCs w:val="18"/>
              </w:rPr>
              <w:t>DC_21A-28A_n257J_UL_28A_n257G</w:t>
            </w:r>
          </w:p>
          <w:p w:rsidR="00593224" w:rsidRPr="007313EF" w:rsidRDefault="00593224" w:rsidP="00593224">
            <w:pPr>
              <w:rPr>
                <w:sz w:val="18"/>
                <w:szCs w:val="18"/>
              </w:rPr>
            </w:pPr>
            <w:r w:rsidRPr="007313EF">
              <w:rPr>
                <w:sz w:val="18"/>
                <w:szCs w:val="18"/>
              </w:rPr>
              <w:t>DC_21A-28A_n257J_UL_28A_n257H</w:t>
            </w:r>
          </w:p>
          <w:p w:rsidR="00593224" w:rsidRPr="007313EF" w:rsidRDefault="00593224" w:rsidP="00593224">
            <w:pPr>
              <w:rPr>
                <w:sz w:val="18"/>
                <w:szCs w:val="18"/>
              </w:rPr>
            </w:pPr>
            <w:r w:rsidRPr="007313EF">
              <w:rPr>
                <w:sz w:val="18"/>
                <w:szCs w:val="18"/>
              </w:rPr>
              <w:t>DC_21A-28A_n257J_UL_28A_n257I</w:t>
            </w:r>
          </w:p>
          <w:p w:rsidR="00593224" w:rsidRPr="007313EF" w:rsidRDefault="00593224" w:rsidP="00593224">
            <w:pPr>
              <w:rPr>
                <w:sz w:val="18"/>
                <w:szCs w:val="18"/>
              </w:rPr>
            </w:pPr>
            <w:r w:rsidRPr="007313EF">
              <w:rPr>
                <w:sz w:val="18"/>
                <w:szCs w:val="18"/>
              </w:rPr>
              <w:t>DC_21A-28A_n257J_UL_28A_n257J</w:t>
            </w:r>
          </w:p>
          <w:p w:rsidR="00593224" w:rsidRPr="007313EF" w:rsidRDefault="00593224" w:rsidP="00593224">
            <w:pPr>
              <w:rPr>
                <w:sz w:val="18"/>
                <w:szCs w:val="18"/>
              </w:rPr>
            </w:pPr>
            <w:r w:rsidRPr="007313EF">
              <w:rPr>
                <w:sz w:val="18"/>
                <w:szCs w:val="18"/>
              </w:rPr>
              <w:t>DC_21A-28A_n257K_UL_28A_n257G</w:t>
            </w:r>
          </w:p>
          <w:p w:rsidR="00593224" w:rsidRPr="007313EF" w:rsidRDefault="00593224" w:rsidP="00593224">
            <w:pPr>
              <w:rPr>
                <w:sz w:val="18"/>
                <w:szCs w:val="18"/>
              </w:rPr>
            </w:pPr>
            <w:r w:rsidRPr="007313EF">
              <w:rPr>
                <w:sz w:val="18"/>
                <w:szCs w:val="18"/>
              </w:rPr>
              <w:t>DC_21A-28A_n257K_UL_28A_n257H</w:t>
            </w:r>
          </w:p>
          <w:p w:rsidR="00593224" w:rsidRPr="007313EF" w:rsidRDefault="00593224" w:rsidP="00593224">
            <w:pPr>
              <w:rPr>
                <w:sz w:val="18"/>
                <w:szCs w:val="18"/>
              </w:rPr>
            </w:pPr>
            <w:r w:rsidRPr="007313EF">
              <w:rPr>
                <w:sz w:val="18"/>
                <w:szCs w:val="18"/>
              </w:rPr>
              <w:t>DC_21A-28A_n257K_UL_28A_n257I</w:t>
            </w:r>
          </w:p>
          <w:p w:rsidR="00593224" w:rsidRPr="007313EF" w:rsidRDefault="00593224" w:rsidP="00593224">
            <w:pPr>
              <w:rPr>
                <w:sz w:val="18"/>
                <w:szCs w:val="18"/>
              </w:rPr>
            </w:pPr>
            <w:r w:rsidRPr="007313EF">
              <w:rPr>
                <w:sz w:val="18"/>
                <w:szCs w:val="18"/>
              </w:rPr>
              <w:t>DC_21A-28A_n257K_UL_28A_n257J</w:t>
            </w:r>
          </w:p>
          <w:p w:rsidR="00593224" w:rsidRPr="007313EF" w:rsidRDefault="00593224" w:rsidP="00593224">
            <w:pPr>
              <w:rPr>
                <w:sz w:val="18"/>
                <w:szCs w:val="18"/>
              </w:rPr>
            </w:pPr>
            <w:r w:rsidRPr="007313EF">
              <w:rPr>
                <w:sz w:val="18"/>
                <w:szCs w:val="18"/>
              </w:rPr>
              <w:t>DC_21A-28A_n257K_UL_28A_n257K</w:t>
            </w:r>
          </w:p>
          <w:p w:rsidR="00593224" w:rsidRPr="007313EF" w:rsidRDefault="00593224" w:rsidP="00593224">
            <w:pPr>
              <w:rPr>
                <w:sz w:val="18"/>
                <w:szCs w:val="18"/>
              </w:rPr>
            </w:pPr>
            <w:r w:rsidRPr="007313EF">
              <w:rPr>
                <w:sz w:val="18"/>
                <w:szCs w:val="18"/>
              </w:rPr>
              <w:t>DC_21A-28A_n257L_UL_28A_n257G</w:t>
            </w:r>
          </w:p>
          <w:p w:rsidR="00593224" w:rsidRPr="007313EF" w:rsidRDefault="00593224" w:rsidP="00593224">
            <w:pPr>
              <w:rPr>
                <w:sz w:val="18"/>
                <w:szCs w:val="18"/>
              </w:rPr>
            </w:pPr>
            <w:r w:rsidRPr="007313EF">
              <w:rPr>
                <w:sz w:val="18"/>
                <w:szCs w:val="18"/>
              </w:rPr>
              <w:t>DC_21A-28A_n257L_UL_28A_n257H</w:t>
            </w:r>
          </w:p>
          <w:p w:rsidR="00593224" w:rsidRPr="007313EF" w:rsidRDefault="00593224" w:rsidP="00593224">
            <w:pPr>
              <w:rPr>
                <w:sz w:val="18"/>
                <w:szCs w:val="18"/>
              </w:rPr>
            </w:pPr>
            <w:r w:rsidRPr="007313EF">
              <w:rPr>
                <w:sz w:val="18"/>
                <w:szCs w:val="18"/>
              </w:rPr>
              <w:t>DC_21A-28A_n257L_UL_28A_n257I</w:t>
            </w:r>
          </w:p>
          <w:p w:rsidR="00593224" w:rsidRPr="007313EF" w:rsidRDefault="00593224" w:rsidP="00593224">
            <w:pPr>
              <w:rPr>
                <w:sz w:val="18"/>
                <w:szCs w:val="18"/>
              </w:rPr>
            </w:pPr>
            <w:r w:rsidRPr="007313EF">
              <w:rPr>
                <w:sz w:val="18"/>
                <w:szCs w:val="18"/>
              </w:rPr>
              <w:t>DC_21A-28A_n257L_UL_28A_n257J</w:t>
            </w:r>
          </w:p>
          <w:p w:rsidR="00593224" w:rsidRPr="007313EF" w:rsidRDefault="00593224" w:rsidP="00593224">
            <w:pPr>
              <w:rPr>
                <w:sz w:val="18"/>
                <w:szCs w:val="18"/>
              </w:rPr>
            </w:pPr>
            <w:r w:rsidRPr="007313EF">
              <w:rPr>
                <w:sz w:val="18"/>
                <w:szCs w:val="18"/>
              </w:rPr>
              <w:t>DC_21A-28A_n257L_UL_28A_n257K</w:t>
            </w:r>
          </w:p>
          <w:p w:rsidR="00593224" w:rsidRPr="007313EF" w:rsidRDefault="00593224" w:rsidP="00593224">
            <w:pPr>
              <w:rPr>
                <w:sz w:val="18"/>
                <w:szCs w:val="18"/>
              </w:rPr>
            </w:pPr>
            <w:r w:rsidRPr="007313EF">
              <w:rPr>
                <w:sz w:val="18"/>
                <w:szCs w:val="18"/>
              </w:rPr>
              <w:t>DC_21A-28A_n257L_UL_28A_n257L</w:t>
            </w:r>
          </w:p>
          <w:p w:rsidR="00593224" w:rsidRPr="007313EF" w:rsidRDefault="00593224" w:rsidP="00593224">
            <w:pPr>
              <w:rPr>
                <w:sz w:val="18"/>
                <w:szCs w:val="18"/>
              </w:rPr>
            </w:pPr>
            <w:r w:rsidRPr="007313EF">
              <w:rPr>
                <w:sz w:val="18"/>
                <w:szCs w:val="18"/>
              </w:rPr>
              <w:t>DC_21A-28A_n257M_UL_28A_n257G</w:t>
            </w:r>
          </w:p>
          <w:p w:rsidR="00593224" w:rsidRPr="007313EF" w:rsidRDefault="00593224" w:rsidP="00593224">
            <w:pPr>
              <w:rPr>
                <w:sz w:val="18"/>
                <w:szCs w:val="18"/>
              </w:rPr>
            </w:pPr>
            <w:r w:rsidRPr="007313EF">
              <w:rPr>
                <w:sz w:val="18"/>
                <w:szCs w:val="18"/>
              </w:rPr>
              <w:t>DC_21A-28A_n257M_UL_28A_n257H</w:t>
            </w:r>
          </w:p>
          <w:p w:rsidR="00593224" w:rsidRPr="007313EF" w:rsidRDefault="00593224" w:rsidP="00593224">
            <w:pPr>
              <w:rPr>
                <w:sz w:val="18"/>
                <w:szCs w:val="18"/>
              </w:rPr>
            </w:pPr>
            <w:r w:rsidRPr="007313EF">
              <w:rPr>
                <w:sz w:val="18"/>
                <w:szCs w:val="18"/>
              </w:rPr>
              <w:t>DC_21A-28A_n257M_UL_28A_n257I</w:t>
            </w:r>
          </w:p>
          <w:p w:rsidR="00593224" w:rsidRPr="007313EF" w:rsidRDefault="00593224" w:rsidP="00593224">
            <w:pPr>
              <w:rPr>
                <w:sz w:val="18"/>
                <w:szCs w:val="18"/>
              </w:rPr>
            </w:pPr>
            <w:r w:rsidRPr="007313EF">
              <w:rPr>
                <w:sz w:val="18"/>
                <w:szCs w:val="18"/>
              </w:rPr>
              <w:t>DC_21A-28A_n257M_UL_28A_n257J</w:t>
            </w:r>
          </w:p>
          <w:p w:rsidR="00593224" w:rsidRPr="007313EF" w:rsidRDefault="00593224" w:rsidP="00593224">
            <w:pPr>
              <w:rPr>
                <w:sz w:val="18"/>
                <w:szCs w:val="18"/>
              </w:rPr>
            </w:pPr>
            <w:r w:rsidRPr="007313EF">
              <w:rPr>
                <w:sz w:val="18"/>
                <w:szCs w:val="18"/>
              </w:rPr>
              <w:t>DC_21A-28A_n257M_UL_28A_n257K</w:t>
            </w:r>
          </w:p>
          <w:p w:rsidR="00593224" w:rsidRPr="007313EF" w:rsidRDefault="00593224" w:rsidP="00593224">
            <w:pPr>
              <w:rPr>
                <w:sz w:val="18"/>
                <w:szCs w:val="18"/>
              </w:rPr>
            </w:pPr>
            <w:r w:rsidRPr="007313EF">
              <w:rPr>
                <w:sz w:val="18"/>
                <w:szCs w:val="18"/>
              </w:rPr>
              <w:t>DC_21A-28A_n257M_UL_28A_n257L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DC_28A-42A_n257A_UL_28A_n257A</w:t>
            </w:r>
          </w:p>
          <w:p w:rsidR="00593224" w:rsidRPr="007313EF" w:rsidRDefault="00593224" w:rsidP="00593224">
            <w:pPr>
              <w:rPr>
                <w:sz w:val="18"/>
                <w:szCs w:val="18"/>
              </w:rPr>
            </w:pPr>
            <w:r w:rsidRPr="007313EF">
              <w:rPr>
                <w:sz w:val="18"/>
                <w:szCs w:val="18"/>
              </w:rPr>
              <w:t>DC_28A-42A_n257G_UL_28A_n257G</w:t>
            </w:r>
          </w:p>
          <w:p w:rsidR="00593224" w:rsidRPr="007313EF" w:rsidRDefault="00593224" w:rsidP="00593224">
            <w:pPr>
              <w:rPr>
                <w:sz w:val="18"/>
                <w:szCs w:val="18"/>
              </w:rPr>
            </w:pPr>
            <w:r w:rsidRPr="007313EF">
              <w:rPr>
                <w:sz w:val="18"/>
                <w:szCs w:val="18"/>
              </w:rPr>
              <w:t>DC_28A-42A_n257H_UL_28A_n257G</w:t>
            </w:r>
          </w:p>
          <w:p w:rsidR="00593224" w:rsidRPr="007313EF" w:rsidRDefault="00593224" w:rsidP="00593224">
            <w:pPr>
              <w:rPr>
                <w:sz w:val="18"/>
                <w:szCs w:val="18"/>
              </w:rPr>
            </w:pPr>
            <w:r w:rsidRPr="007313EF">
              <w:rPr>
                <w:sz w:val="18"/>
                <w:szCs w:val="18"/>
              </w:rPr>
              <w:t>DC_28A-42A_n257H_UL_28A_n257H</w:t>
            </w:r>
          </w:p>
          <w:p w:rsidR="00593224" w:rsidRPr="007313EF" w:rsidRDefault="00593224" w:rsidP="00593224">
            <w:pPr>
              <w:rPr>
                <w:sz w:val="18"/>
                <w:szCs w:val="18"/>
              </w:rPr>
            </w:pPr>
            <w:r w:rsidRPr="007313EF">
              <w:rPr>
                <w:sz w:val="18"/>
                <w:szCs w:val="18"/>
              </w:rPr>
              <w:t>DC_28A-42A_n257I_UL_28A_n257G</w:t>
            </w:r>
          </w:p>
          <w:p w:rsidR="00593224" w:rsidRPr="007313EF" w:rsidRDefault="00593224" w:rsidP="00593224">
            <w:pPr>
              <w:rPr>
                <w:sz w:val="18"/>
                <w:szCs w:val="18"/>
              </w:rPr>
            </w:pPr>
            <w:r w:rsidRPr="007313EF">
              <w:rPr>
                <w:sz w:val="18"/>
                <w:szCs w:val="18"/>
              </w:rPr>
              <w:t>DC_28A-42A_n257I_UL_28A_n257H</w:t>
            </w:r>
          </w:p>
          <w:p w:rsidR="00593224" w:rsidRPr="007313EF" w:rsidRDefault="00593224" w:rsidP="00593224">
            <w:pPr>
              <w:rPr>
                <w:sz w:val="18"/>
                <w:szCs w:val="18"/>
              </w:rPr>
            </w:pPr>
            <w:r w:rsidRPr="007313EF">
              <w:rPr>
                <w:sz w:val="18"/>
                <w:szCs w:val="18"/>
              </w:rPr>
              <w:t>DC_28A-42A_n257I_UL_28A_n257I</w:t>
            </w:r>
          </w:p>
          <w:p w:rsidR="00593224" w:rsidRPr="007313EF" w:rsidRDefault="00593224" w:rsidP="00593224">
            <w:pPr>
              <w:rPr>
                <w:sz w:val="18"/>
                <w:szCs w:val="18"/>
              </w:rPr>
            </w:pPr>
            <w:r w:rsidRPr="007313EF">
              <w:rPr>
                <w:sz w:val="18"/>
                <w:szCs w:val="18"/>
              </w:rPr>
              <w:t>DC_28A-42A_n257J_UL_28A_n257G</w:t>
            </w:r>
          </w:p>
          <w:p w:rsidR="00593224" w:rsidRPr="007313EF" w:rsidRDefault="00593224" w:rsidP="00593224">
            <w:pPr>
              <w:rPr>
                <w:sz w:val="18"/>
                <w:szCs w:val="18"/>
              </w:rPr>
            </w:pPr>
            <w:r w:rsidRPr="007313EF">
              <w:rPr>
                <w:sz w:val="18"/>
                <w:szCs w:val="18"/>
              </w:rPr>
              <w:t>DC_28A-42A_n257J_UL_28A_n257H</w:t>
            </w:r>
          </w:p>
          <w:p w:rsidR="00593224" w:rsidRPr="007313EF" w:rsidRDefault="00593224" w:rsidP="00593224">
            <w:pPr>
              <w:rPr>
                <w:sz w:val="18"/>
                <w:szCs w:val="18"/>
              </w:rPr>
            </w:pPr>
            <w:r w:rsidRPr="007313EF">
              <w:rPr>
                <w:sz w:val="18"/>
                <w:szCs w:val="18"/>
              </w:rPr>
              <w:t>DC_28A-42A_n257J_UL_28A_n257I</w:t>
            </w:r>
          </w:p>
          <w:p w:rsidR="00593224" w:rsidRPr="007313EF" w:rsidRDefault="00593224" w:rsidP="00593224">
            <w:pPr>
              <w:rPr>
                <w:sz w:val="18"/>
                <w:szCs w:val="18"/>
              </w:rPr>
            </w:pPr>
            <w:r w:rsidRPr="007313EF">
              <w:rPr>
                <w:sz w:val="18"/>
                <w:szCs w:val="18"/>
              </w:rPr>
              <w:t>DC_28A-42A_n257J_UL_28A_n257J</w:t>
            </w:r>
          </w:p>
          <w:p w:rsidR="00593224" w:rsidRPr="007313EF" w:rsidRDefault="00593224" w:rsidP="00593224">
            <w:pPr>
              <w:rPr>
                <w:sz w:val="18"/>
                <w:szCs w:val="18"/>
              </w:rPr>
            </w:pPr>
            <w:r w:rsidRPr="007313EF">
              <w:rPr>
                <w:sz w:val="18"/>
                <w:szCs w:val="18"/>
              </w:rPr>
              <w:t>DC_28A-42A_n257K_UL_28A_n257G</w:t>
            </w:r>
          </w:p>
          <w:p w:rsidR="00593224" w:rsidRPr="007313EF" w:rsidRDefault="00593224" w:rsidP="00593224">
            <w:pPr>
              <w:rPr>
                <w:sz w:val="18"/>
                <w:szCs w:val="18"/>
              </w:rPr>
            </w:pPr>
            <w:r w:rsidRPr="007313EF">
              <w:rPr>
                <w:sz w:val="18"/>
                <w:szCs w:val="18"/>
              </w:rPr>
              <w:t>DC_28A-42A_n257K_UL_28A_n257H</w:t>
            </w:r>
          </w:p>
          <w:p w:rsidR="00593224" w:rsidRPr="007313EF" w:rsidRDefault="00593224" w:rsidP="00593224">
            <w:pPr>
              <w:rPr>
                <w:sz w:val="18"/>
                <w:szCs w:val="18"/>
              </w:rPr>
            </w:pPr>
            <w:r w:rsidRPr="007313EF">
              <w:rPr>
                <w:sz w:val="18"/>
                <w:szCs w:val="18"/>
              </w:rPr>
              <w:t>DC_28A-42A_n257K_UL_28A_n257I</w:t>
            </w:r>
          </w:p>
          <w:p w:rsidR="00593224" w:rsidRPr="007313EF" w:rsidRDefault="00593224" w:rsidP="00593224">
            <w:pPr>
              <w:rPr>
                <w:sz w:val="18"/>
                <w:szCs w:val="18"/>
              </w:rPr>
            </w:pPr>
            <w:r w:rsidRPr="007313EF">
              <w:rPr>
                <w:sz w:val="18"/>
                <w:szCs w:val="18"/>
              </w:rPr>
              <w:t>DC_28A-42A_n257K_UL_28A_n257J</w:t>
            </w:r>
          </w:p>
          <w:p w:rsidR="00593224" w:rsidRPr="007313EF" w:rsidRDefault="00593224" w:rsidP="00593224">
            <w:pPr>
              <w:rPr>
                <w:sz w:val="18"/>
                <w:szCs w:val="18"/>
              </w:rPr>
            </w:pPr>
            <w:r w:rsidRPr="007313EF">
              <w:rPr>
                <w:sz w:val="18"/>
                <w:szCs w:val="18"/>
              </w:rPr>
              <w:t>DC_28A-42A_n257K_UL_28A_n257K</w:t>
            </w:r>
          </w:p>
          <w:p w:rsidR="00593224" w:rsidRPr="007313EF" w:rsidRDefault="00593224" w:rsidP="00593224">
            <w:pPr>
              <w:rPr>
                <w:sz w:val="18"/>
                <w:szCs w:val="18"/>
              </w:rPr>
            </w:pPr>
            <w:r w:rsidRPr="007313EF">
              <w:rPr>
                <w:sz w:val="18"/>
                <w:szCs w:val="18"/>
              </w:rPr>
              <w:t>DC_28A-42A_n257L_UL_28A_n257G</w:t>
            </w:r>
          </w:p>
          <w:p w:rsidR="00593224" w:rsidRPr="007313EF" w:rsidRDefault="00593224" w:rsidP="00593224">
            <w:pPr>
              <w:rPr>
                <w:sz w:val="18"/>
                <w:szCs w:val="18"/>
              </w:rPr>
            </w:pPr>
            <w:r w:rsidRPr="007313EF">
              <w:rPr>
                <w:sz w:val="18"/>
                <w:szCs w:val="18"/>
              </w:rPr>
              <w:t>DC_28A-42A_n257L_UL_28A_n257H</w:t>
            </w:r>
          </w:p>
          <w:p w:rsidR="00593224" w:rsidRPr="007313EF" w:rsidRDefault="00593224" w:rsidP="00593224">
            <w:pPr>
              <w:rPr>
                <w:sz w:val="18"/>
                <w:szCs w:val="18"/>
              </w:rPr>
            </w:pPr>
            <w:r w:rsidRPr="007313EF">
              <w:rPr>
                <w:sz w:val="18"/>
                <w:szCs w:val="18"/>
              </w:rPr>
              <w:t>DC_28A-42A_n257L_UL_28A_n257I</w:t>
            </w:r>
          </w:p>
          <w:p w:rsidR="00593224" w:rsidRPr="007313EF" w:rsidRDefault="00593224" w:rsidP="00593224">
            <w:pPr>
              <w:rPr>
                <w:sz w:val="18"/>
                <w:szCs w:val="18"/>
              </w:rPr>
            </w:pPr>
            <w:r w:rsidRPr="007313EF">
              <w:rPr>
                <w:sz w:val="18"/>
                <w:szCs w:val="18"/>
              </w:rPr>
              <w:t>DC_28A-42A_n257L_UL_28A_n257J</w:t>
            </w:r>
          </w:p>
          <w:p w:rsidR="00593224" w:rsidRPr="007313EF" w:rsidRDefault="00593224" w:rsidP="00593224">
            <w:pPr>
              <w:rPr>
                <w:sz w:val="18"/>
                <w:szCs w:val="18"/>
              </w:rPr>
            </w:pPr>
            <w:r w:rsidRPr="007313EF">
              <w:rPr>
                <w:sz w:val="18"/>
                <w:szCs w:val="18"/>
              </w:rPr>
              <w:t>DC_28A-42A_n257L_UL_28A_n257K</w:t>
            </w:r>
          </w:p>
          <w:p w:rsidR="00593224" w:rsidRPr="007313EF" w:rsidRDefault="00593224" w:rsidP="00593224">
            <w:pPr>
              <w:rPr>
                <w:sz w:val="18"/>
                <w:szCs w:val="18"/>
              </w:rPr>
            </w:pPr>
            <w:r w:rsidRPr="007313EF">
              <w:rPr>
                <w:sz w:val="18"/>
                <w:szCs w:val="18"/>
              </w:rPr>
              <w:t>DC_28A-42A_n257L_UL_28A_n257L</w:t>
            </w:r>
          </w:p>
          <w:p w:rsidR="00593224" w:rsidRPr="007313EF" w:rsidRDefault="00593224" w:rsidP="00593224">
            <w:pPr>
              <w:rPr>
                <w:sz w:val="18"/>
                <w:szCs w:val="18"/>
              </w:rPr>
            </w:pPr>
            <w:r w:rsidRPr="007313EF">
              <w:rPr>
                <w:sz w:val="18"/>
                <w:szCs w:val="18"/>
              </w:rPr>
              <w:t>DC_28A-42A_n257M_UL_28A_n257G</w:t>
            </w:r>
          </w:p>
          <w:p w:rsidR="00593224" w:rsidRPr="007313EF" w:rsidRDefault="00593224" w:rsidP="00593224">
            <w:pPr>
              <w:rPr>
                <w:sz w:val="18"/>
                <w:szCs w:val="18"/>
              </w:rPr>
            </w:pPr>
            <w:r w:rsidRPr="007313EF">
              <w:rPr>
                <w:sz w:val="18"/>
                <w:szCs w:val="18"/>
              </w:rPr>
              <w:t>DC_28A-42A_n257M_UL_28A_n257H</w:t>
            </w:r>
          </w:p>
          <w:p w:rsidR="00593224" w:rsidRPr="007313EF" w:rsidRDefault="00593224" w:rsidP="00593224">
            <w:pPr>
              <w:rPr>
                <w:sz w:val="18"/>
                <w:szCs w:val="18"/>
              </w:rPr>
            </w:pPr>
            <w:r w:rsidRPr="007313EF">
              <w:rPr>
                <w:sz w:val="18"/>
                <w:szCs w:val="18"/>
              </w:rPr>
              <w:t>DC_28A-42A_n257M_UL_28A_n257I</w:t>
            </w:r>
          </w:p>
          <w:p w:rsidR="00593224" w:rsidRPr="007313EF" w:rsidRDefault="00593224" w:rsidP="00593224">
            <w:pPr>
              <w:rPr>
                <w:sz w:val="18"/>
                <w:szCs w:val="18"/>
              </w:rPr>
            </w:pPr>
            <w:r w:rsidRPr="007313EF">
              <w:rPr>
                <w:sz w:val="18"/>
                <w:szCs w:val="18"/>
              </w:rPr>
              <w:t>DC_28A-42A_n257M_UL_28A_n257J</w:t>
            </w:r>
          </w:p>
          <w:p w:rsidR="00593224" w:rsidRPr="007313EF" w:rsidRDefault="00593224" w:rsidP="00593224">
            <w:pPr>
              <w:rPr>
                <w:sz w:val="18"/>
                <w:szCs w:val="18"/>
              </w:rPr>
            </w:pPr>
            <w:r w:rsidRPr="007313EF">
              <w:rPr>
                <w:sz w:val="18"/>
                <w:szCs w:val="18"/>
              </w:rPr>
              <w:t>DC_28A-42A_n257M_UL_28A_n257K</w:t>
            </w:r>
          </w:p>
          <w:p w:rsidR="00593224" w:rsidRPr="007313EF" w:rsidRDefault="00593224" w:rsidP="00593224">
            <w:pPr>
              <w:rPr>
                <w:sz w:val="18"/>
                <w:szCs w:val="18"/>
              </w:rPr>
            </w:pPr>
            <w:r w:rsidRPr="007313EF">
              <w:rPr>
                <w:sz w:val="18"/>
                <w:szCs w:val="18"/>
              </w:rPr>
              <w:t>DC_28A-42A_n257M_UL_28A_n257L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DC_28A-42C_n257A_UL_28A_n257A</w:t>
            </w:r>
          </w:p>
          <w:p w:rsidR="00593224" w:rsidRPr="007313EF" w:rsidRDefault="00593224" w:rsidP="00593224">
            <w:pPr>
              <w:rPr>
                <w:sz w:val="18"/>
                <w:szCs w:val="18"/>
              </w:rPr>
            </w:pPr>
            <w:r w:rsidRPr="007313EF">
              <w:rPr>
                <w:sz w:val="18"/>
                <w:szCs w:val="18"/>
              </w:rPr>
              <w:t>DC_28A-42C_n257G_UL_28A_n257G</w:t>
            </w:r>
          </w:p>
          <w:p w:rsidR="00593224" w:rsidRPr="007313EF" w:rsidRDefault="00593224" w:rsidP="00593224">
            <w:pPr>
              <w:rPr>
                <w:sz w:val="18"/>
                <w:szCs w:val="18"/>
              </w:rPr>
            </w:pPr>
            <w:r w:rsidRPr="007313EF">
              <w:rPr>
                <w:sz w:val="18"/>
                <w:szCs w:val="18"/>
              </w:rPr>
              <w:t>DC_28A-42C_n257H_UL_28A_n257G</w:t>
            </w:r>
          </w:p>
          <w:p w:rsidR="00593224" w:rsidRPr="007313EF" w:rsidRDefault="00593224" w:rsidP="00593224">
            <w:pPr>
              <w:rPr>
                <w:sz w:val="18"/>
                <w:szCs w:val="18"/>
              </w:rPr>
            </w:pPr>
            <w:r w:rsidRPr="007313EF">
              <w:rPr>
                <w:sz w:val="18"/>
                <w:szCs w:val="18"/>
              </w:rPr>
              <w:t>DC_28A-42C_n257H_UL_28A_n257H</w:t>
            </w:r>
          </w:p>
          <w:p w:rsidR="00593224" w:rsidRPr="007313EF" w:rsidRDefault="00593224" w:rsidP="00593224">
            <w:pPr>
              <w:rPr>
                <w:sz w:val="18"/>
                <w:szCs w:val="18"/>
              </w:rPr>
            </w:pPr>
            <w:r w:rsidRPr="007313EF">
              <w:rPr>
                <w:sz w:val="18"/>
                <w:szCs w:val="18"/>
              </w:rPr>
              <w:t>DC_28A-42C_n257I_UL_28A_n257G</w:t>
            </w:r>
          </w:p>
          <w:p w:rsidR="00593224" w:rsidRPr="007313EF" w:rsidRDefault="00593224" w:rsidP="00593224">
            <w:pPr>
              <w:rPr>
                <w:sz w:val="18"/>
                <w:szCs w:val="18"/>
              </w:rPr>
            </w:pPr>
            <w:r w:rsidRPr="007313EF">
              <w:rPr>
                <w:sz w:val="18"/>
                <w:szCs w:val="18"/>
              </w:rPr>
              <w:t>DC_28A-42C_n257I_UL_28A_n257H</w:t>
            </w:r>
          </w:p>
          <w:p w:rsidR="00593224" w:rsidRPr="007313EF" w:rsidRDefault="00593224" w:rsidP="00593224">
            <w:pPr>
              <w:rPr>
                <w:sz w:val="18"/>
                <w:szCs w:val="18"/>
              </w:rPr>
            </w:pPr>
            <w:r w:rsidRPr="007313EF">
              <w:rPr>
                <w:sz w:val="18"/>
                <w:szCs w:val="18"/>
              </w:rPr>
              <w:t>DC_28A-42C_n257I_UL_28A_n257I</w:t>
            </w:r>
          </w:p>
          <w:p w:rsidR="00593224" w:rsidRPr="007313EF" w:rsidRDefault="00593224" w:rsidP="00593224">
            <w:pPr>
              <w:rPr>
                <w:sz w:val="18"/>
                <w:szCs w:val="18"/>
              </w:rPr>
            </w:pPr>
            <w:r w:rsidRPr="007313EF">
              <w:rPr>
                <w:sz w:val="18"/>
                <w:szCs w:val="18"/>
              </w:rPr>
              <w:t>DC_28A-42C_n257J_UL_28A_n257G</w:t>
            </w:r>
          </w:p>
          <w:p w:rsidR="00593224" w:rsidRPr="007313EF" w:rsidRDefault="00593224" w:rsidP="00593224">
            <w:pPr>
              <w:rPr>
                <w:sz w:val="18"/>
                <w:szCs w:val="18"/>
              </w:rPr>
            </w:pPr>
            <w:r w:rsidRPr="007313EF">
              <w:rPr>
                <w:sz w:val="18"/>
                <w:szCs w:val="18"/>
              </w:rPr>
              <w:t>DC_28A-42C_n257J_UL_28A_n257H</w:t>
            </w:r>
          </w:p>
          <w:p w:rsidR="00593224" w:rsidRPr="007313EF" w:rsidRDefault="00593224" w:rsidP="00593224">
            <w:pPr>
              <w:rPr>
                <w:sz w:val="18"/>
                <w:szCs w:val="18"/>
              </w:rPr>
            </w:pPr>
            <w:r w:rsidRPr="007313EF">
              <w:rPr>
                <w:sz w:val="18"/>
                <w:szCs w:val="18"/>
              </w:rPr>
              <w:t>DC_28A-42C_n257J_UL_28A_n257I</w:t>
            </w:r>
          </w:p>
          <w:p w:rsidR="00593224" w:rsidRPr="007313EF" w:rsidRDefault="00593224" w:rsidP="00593224">
            <w:pPr>
              <w:rPr>
                <w:sz w:val="18"/>
                <w:szCs w:val="18"/>
              </w:rPr>
            </w:pPr>
            <w:r w:rsidRPr="007313EF">
              <w:rPr>
                <w:sz w:val="18"/>
                <w:szCs w:val="18"/>
              </w:rPr>
              <w:t>DC_28A-42C_n257J_UL_28A_n257J</w:t>
            </w:r>
          </w:p>
          <w:p w:rsidR="00593224" w:rsidRPr="007313EF" w:rsidRDefault="00593224" w:rsidP="00593224">
            <w:pPr>
              <w:rPr>
                <w:sz w:val="18"/>
                <w:szCs w:val="18"/>
              </w:rPr>
            </w:pPr>
            <w:r w:rsidRPr="007313EF">
              <w:rPr>
                <w:sz w:val="18"/>
                <w:szCs w:val="18"/>
              </w:rPr>
              <w:t>DC_28A-42C_n257K_UL_28A_n257G</w:t>
            </w:r>
          </w:p>
          <w:p w:rsidR="00593224" w:rsidRPr="007313EF" w:rsidRDefault="00593224" w:rsidP="00593224">
            <w:pPr>
              <w:rPr>
                <w:sz w:val="18"/>
                <w:szCs w:val="18"/>
              </w:rPr>
            </w:pPr>
            <w:r w:rsidRPr="007313EF">
              <w:rPr>
                <w:sz w:val="18"/>
                <w:szCs w:val="18"/>
              </w:rPr>
              <w:t>DC_28A-42C_n257K_UL_28A_n257H</w:t>
            </w:r>
          </w:p>
          <w:p w:rsidR="00593224" w:rsidRPr="007313EF" w:rsidRDefault="00593224" w:rsidP="00593224">
            <w:pPr>
              <w:rPr>
                <w:sz w:val="18"/>
                <w:szCs w:val="18"/>
              </w:rPr>
            </w:pPr>
            <w:r w:rsidRPr="007313EF">
              <w:rPr>
                <w:sz w:val="18"/>
                <w:szCs w:val="18"/>
              </w:rPr>
              <w:t>DC_28A-42C_n257K_UL_28A_n257I</w:t>
            </w:r>
          </w:p>
          <w:p w:rsidR="00593224" w:rsidRPr="007313EF" w:rsidRDefault="00593224" w:rsidP="00593224">
            <w:pPr>
              <w:rPr>
                <w:sz w:val="18"/>
                <w:szCs w:val="18"/>
              </w:rPr>
            </w:pPr>
            <w:r w:rsidRPr="007313EF">
              <w:rPr>
                <w:sz w:val="18"/>
                <w:szCs w:val="18"/>
              </w:rPr>
              <w:t>DC_28A-42C_n257K_UL_28A_n257J</w:t>
            </w:r>
          </w:p>
          <w:p w:rsidR="00593224" w:rsidRPr="007313EF" w:rsidRDefault="00593224" w:rsidP="00593224">
            <w:pPr>
              <w:rPr>
                <w:sz w:val="18"/>
                <w:szCs w:val="18"/>
              </w:rPr>
            </w:pPr>
            <w:r w:rsidRPr="007313EF">
              <w:rPr>
                <w:sz w:val="18"/>
                <w:szCs w:val="18"/>
              </w:rPr>
              <w:t>DC_28A-42C_n257K_UL_28A_n257K</w:t>
            </w:r>
          </w:p>
          <w:p w:rsidR="00593224" w:rsidRPr="007313EF" w:rsidRDefault="00593224" w:rsidP="00593224">
            <w:pPr>
              <w:rPr>
                <w:sz w:val="18"/>
                <w:szCs w:val="18"/>
              </w:rPr>
            </w:pPr>
            <w:r w:rsidRPr="007313EF">
              <w:rPr>
                <w:sz w:val="18"/>
                <w:szCs w:val="18"/>
              </w:rPr>
              <w:t>DC_28A-42C_n257L_UL_28A_n257G</w:t>
            </w:r>
          </w:p>
          <w:p w:rsidR="00593224" w:rsidRPr="007313EF" w:rsidRDefault="00593224" w:rsidP="00593224">
            <w:pPr>
              <w:rPr>
                <w:sz w:val="18"/>
                <w:szCs w:val="18"/>
              </w:rPr>
            </w:pPr>
            <w:r w:rsidRPr="007313EF">
              <w:rPr>
                <w:sz w:val="18"/>
                <w:szCs w:val="18"/>
              </w:rPr>
              <w:t>DC_28A-42C_n257L_UL_28A_n257H</w:t>
            </w:r>
          </w:p>
          <w:p w:rsidR="00593224" w:rsidRPr="007313EF" w:rsidRDefault="00593224" w:rsidP="00593224">
            <w:pPr>
              <w:rPr>
                <w:sz w:val="18"/>
                <w:szCs w:val="18"/>
              </w:rPr>
            </w:pPr>
            <w:r w:rsidRPr="007313EF">
              <w:rPr>
                <w:sz w:val="18"/>
                <w:szCs w:val="18"/>
              </w:rPr>
              <w:t>DC_28A-42C_n257L_UL_28A_n257I</w:t>
            </w:r>
          </w:p>
          <w:p w:rsidR="00593224" w:rsidRPr="007313EF" w:rsidRDefault="00593224" w:rsidP="00593224">
            <w:pPr>
              <w:rPr>
                <w:sz w:val="18"/>
                <w:szCs w:val="18"/>
              </w:rPr>
            </w:pPr>
            <w:r w:rsidRPr="007313EF">
              <w:rPr>
                <w:sz w:val="18"/>
                <w:szCs w:val="18"/>
              </w:rPr>
              <w:t>DC_28A-42C_n257L_UL_28A_n257J</w:t>
            </w:r>
          </w:p>
          <w:p w:rsidR="00593224" w:rsidRPr="007313EF" w:rsidRDefault="00593224" w:rsidP="00593224">
            <w:pPr>
              <w:rPr>
                <w:sz w:val="18"/>
                <w:szCs w:val="18"/>
              </w:rPr>
            </w:pPr>
            <w:r w:rsidRPr="007313EF">
              <w:rPr>
                <w:sz w:val="18"/>
                <w:szCs w:val="18"/>
              </w:rPr>
              <w:t>DC_28A-42C_n257L_UL_28A_n257K</w:t>
            </w:r>
          </w:p>
          <w:p w:rsidR="00593224" w:rsidRPr="007313EF" w:rsidRDefault="00593224" w:rsidP="00593224">
            <w:pPr>
              <w:rPr>
                <w:sz w:val="18"/>
                <w:szCs w:val="18"/>
              </w:rPr>
            </w:pPr>
            <w:r w:rsidRPr="007313EF">
              <w:rPr>
                <w:sz w:val="18"/>
                <w:szCs w:val="18"/>
              </w:rPr>
              <w:t>DC_28A-42C_n257L_UL_28A_n257L</w:t>
            </w:r>
          </w:p>
          <w:p w:rsidR="00593224" w:rsidRPr="007313EF" w:rsidRDefault="00593224" w:rsidP="00593224">
            <w:pPr>
              <w:rPr>
                <w:sz w:val="18"/>
                <w:szCs w:val="18"/>
              </w:rPr>
            </w:pPr>
            <w:r w:rsidRPr="007313EF">
              <w:rPr>
                <w:sz w:val="18"/>
                <w:szCs w:val="18"/>
              </w:rPr>
              <w:t>DC_28A-42C_n257M_UL_28A_n257G</w:t>
            </w:r>
          </w:p>
          <w:p w:rsidR="00593224" w:rsidRPr="007313EF" w:rsidRDefault="00593224" w:rsidP="00593224">
            <w:pPr>
              <w:rPr>
                <w:sz w:val="18"/>
                <w:szCs w:val="18"/>
              </w:rPr>
            </w:pPr>
            <w:r w:rsidRPr="007313EF">
              <w:rPr>
                <w:sz w:val="18"/>
                <w:szCs w:val="18"/>
              </w:rPr>
              <w:t>DC_28A-42C_n257M_UL_28A_n257H</w:t>
            </w:r>
          </w:p>
          <w:p w:rsidR="00593224" w:rsidRPr="007313EF" w:rsidRDefault="00593224" w:rsidP="00593224">
            <w:pPr>
              <w:rPr>
                <w:sz w:val="18"/>
                <w:szCs w:val="18"/>
              </w:rPr>
            </w:pPr>
            <w:r w:rsidRPr="007313EF">
              <w:rPr>
                <w:sz w:val="18"/>
                <w:szCs w:val="18"/>
              </w:rPr>
              <w:t>DC_28A-42C_n257M_UL_28A_n257I</w:t>
            </w:r>
          </w:p>
          <w:p w:rsidR="00593224" w:rsidRPr="007313EF" w:rsidRDefault="00593224" w:rsidP="00593224">
            <w:pPr>
              <w:rPr>
                <w:sz w:val="18"/>
                <w:szCs w:val="18"/>
              </w:rPr>
            </w:pPr>
            <w:r w:rsidRPr="007313EF">
              <w:rPr>
                <w:sz w:val="18"/>
                <w:szCs w:val="18"/>
              </w:rPr>
              <w:t>DC_28A-42C_n257M_UL_28A_n257J</w:t>
            </w:r>
          </w:p>
          <w:p w:rsidR="00593224" w:rsidRPr="007313EF" w:rsidRDefault="00593224" w:rsidP="00593224">
            <w:pPr>
              <w:rPr>
                <w:sz w:val="18"/>
                <w:szCs w:val="18"/>
              </w:rPr>
            </w:pPr>
            <w:r w:rsidRPr="007313EF">
              <w:rPr>
                <w:sz w:val="18"/>
                <w:szCs w:val="18"/>
              </w:rPr>
              <w:t>DC_28A-42C_n257M_UL_28A_n257K</w:t>
            </w:r>
          </w:p>
          <w:p w:rsidR="00593224" w:rsidRPr="007313EF" w:rsidRDefault="00593224" w:rsidP="00593224">
            <w:pPr>
              <w:rPr>
                <w:sz w:val="18"/>
                <w:szCs w:val="18"/>
              </w:rPr>
            </w:pPr>
            <w:r w:rsidRPr="007313EF">
              <w:rPr>
                <w:sz w:val="18"/>
                <w:szCs w:val="18"/>
              </w:rPr>
              <w:t>DC_28A-42C_n257M_UL_28A_n257L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Ongoing</w:t>
            </w:r>
          </w:p>
        </w:tc>
      </w:tr>
      <w:tr w:rsidR="00593224" w:rsidRPr="007313EF" w:rsidTr="00593224">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DC_28A-42D_n257A_UL_28A_n257A</w:t>
            </w:r>
          </w:p>
          <w:p w:rsidR="00593224" w:rsidRPr="007313EF" w:rsidRDefault="00593224" w:rsidP="00593224">
            <w:pPr>
              <w:rPr>
                <w:sz w:val="18"/>
                <w:szCs w:val="18"/>
              </w:rPr>
            </w:pPr>
            <w:r w:rsidRPr="007313EF">
              <w:rPr>
                <w:sz w:val="18"/>
                <w:szCs w:val="18"/>
              </w:rPr>
              <w:t>DC_28A-42D_n257G_UL_28A_n257G</w:t>
            </w:r>
          </w:p>
          <w:p w:rsidR="00593224" w:rsidRPr="007313EF" w:rsidRDefault="00593224" w:rsidP="00593224">
            <w:pPr>
              <w:rPr>
                <w:sz w:val="18"/>
                <w:szCs w:val="18"/>
              </w:rPr>
            </w:pPr>
            <w:r w:rsidRPr="007313EF">
              <w:rPr>
                <w:sz w:val="18"/>
                <w:szCs w:val="18"/>
              </w:rPr>
              <w:t>DC_28A-42D_n257H_UL_28A_n257G</w:t>
            </w:r>
          </w:p>
          <w:p w:rsidR="00593224" w:rsidRPr="007313EF" w:rsidRDefault="00593224" w:rsidP="00593224">
            <w:pPr>
              <w:rPr>
                <w:sz w:val="18"/>
                <w:szCs w:val="18"/>
              </w:rPr>
            </w:pPr>
            <w:r w:rsidRPr="007313EF">
              <w:rPr>
                <w:sz w:val="18"/>
                <w:szCs w:val="18"/>
              </w:rPr>
              <w:t>DC_28A-42D_n257H_UL_28A_n257H</w:t>
            </w:r>
          </w:p>
          <w:p w:rsidR="00593224" w:rsidRPr="007313EF" w:rsidRDefault="00593224" w:rsidP="00593224">
            <w:pPr>
              <w:rPr>
                <w:sz w:val="18"/>
                <w:szCs w:val="18"/>
              </w:rPr>
            </w:pPr>
            <w:r w:rsidRPr="007313EF">
              <w:rPr>
                <w:sz w:val="18"/>
                <w:szCs w:val="18"/>
              </w:rPr>
              <w:t>DC_28A-42D_n257I_UL_28A_n257G</w:t>
            </w:r>
          </w:p>
          <w:p w:rsidR="00593224" w:rsidRPr="007313EF" w:rsidRDefault="00593224" w:rsidP="00593224">
            <w:pPr>
              <w:rPr>
                <w:sz w:val="18"/>
                <w:szCs w:val="18"/>
              </w:rPr>
            </w:pPr>
            <w:r w:rsidRPr="007313EF">
              <w:rPr>
                <w:sz w:val="18"/>
                <w:szCs w:val="18"/>
              </w:rPr>
              <w:t>DC_28A-42D_n257I_UL_28A_n257H</w:t>
            </w:r>
          </w:p>
          <w:p w:rsidR="00593224" w:rsidRPr="007313EF" w:rsidRDefault="00593224" w:rsidP="00593224">
            <w:pPr>
              <w:rPr>
                <w:sz w:val="18"/>
                <w:szCs w:val="18"/>
              </w:rPr>
            </w:pPr>
            <w:r w:rsidRPr="007313EF">
              <w:rPr>
                <w:sz w:val="18"/>
                <w:szCs w:val="18"/>
              </w:rPr>
              <w:t>DC_28A-42D_n257I_UL_28A_n257I</w:t>
            </w:r>
          </w:p>
          <w:p w:rsidR="00593224" w:rsidRPr="007313EF" w:rsidRDefault="00593224" w:rsidP="00593224">
            <w:pPr>
              <w:rPr>
                <w:sz w:val="18"/>
                <w:szCs w:val="18"/>
              </w:rPr>
            </w:pPr>
            <w:r w:rsidRPr="007313EF">
              <w:rPr>
                <w:sz w:val="18"/>
                <w:szCs w:val="18"/>
              </w:rPr>
              <w:t>DC_28A-42D_n257J_UL_28A_n257G</w:t>
            </w:r>
          </w:p>
          <w:p w:rsidR="00593224" w:rsidRPr="007313EF" w:rsidRDefault="00593224" w:rsidP="00593224">
            <w:pPr>
              <w:rPr>
                <w:sz w:val="18"/>
                <w:szCs w:val="18"/>
              </w:rPr>
            </w:pPr>
            <w:r w:rsidRPr="007313EF">
              <w:rPr>
                <w:sz w:val="18"/>
                <w:szCs w:val="18"/>
              </w:rPr>
              <w:t>DC_28A-42D_n257J_UL_28A_n257H</w:t>
            </w:r>
          </w:p>
          <w:p w:rsidR="00593224" w:rsidRPr="007313EF" w:rsidRDefault="00593224" w:rsidP="00593224">
            <w:pPr>
              <w:rPr>
                <w:sz w:val="18"/>
                <w:szCs w:val="18"/>
              </w:rPr>
            </w:pPr>
            <w:r w:rsidRPr="007313EF">
              <w:rPr>
                <w:sz w:val="18"/>
                <w:szCs w:val="18"/>
              </w:rPr>
              <w:t>DC_28A-42D_n257J_UL_28A_n257I</w:t>
            </w:r>
          </w:p>
          <w:p w:rsidR="00593224" w:rsidRPr="007313EF" w:rsidRDefault="00593224" w:rsidP="00593224">
            <w:pPr>
              <w:rPr>
                <w:sz w:val="18"/>
                <w:szCs w:val="18"/>
              </w:rPr>
            </w:pPr>
            <w:r w:rsidRPr="007313EF">
              <w:rPr>
                <w:sz w:val="18"/>
                <w:szCs w:val="18"/>
              </w:rPr>
              <w:t>DC_28A-42D_n257J_UL_28A_n257J</w:t>
            </w:r>
          </w:p>
          <w:p w:rsidR="00593224" w:rsidRPr="007313EF" w:rsidRDefault="00593224" w:rsidP="00593224">
            <w:pPr>
              <w:rPr>
                <w:sz w:val="18"/>
                <w:szCs w:val="18"/>
              </w:rPr>
            </w:pPr>
            <w:r w:rsidRPr="007313EF">
              <w:rPr>
                <w:sz w:val="18"/>
                <w:szCs w:val="18"/>
              </w:rPr>
              <w:t>DC_28A-42D_n257K_UL_28A_n257G</w:t>
            </w:r>
          </w:p>
          <w:p w:rsidR="00593224" w:rsidRPr="007313EF" w:rsidRDefault="00593224" w:rsidP="00593224">
            <w:pPr>
              <w:rPr>
                <w:sz w:val="18"/>
                <w:szCs w:val="18"/>
              </w:rPr>
            </w:pPr>
            <w:r w:rsidRPr="007313EF">
              <w:rPr>
                <w:sz w:val="18"/>
                <w:szCs w:val="18"/>
              </w:rPr>
              <w:t>DC_28A-42D_n257K_UL_28A_n257H</w:t>
            </w:r>
          </w:p>
          <w:p w:rsidR="00593224" w:rsidRPr="007313EF" w:rsidRDefault="00593224" w:rsidP="00593224">
            <w:pPr>
              <w:rPr>
                <w:sz w:val="18"/>
                <w:szCs w:val="18"/>
              </w:rPr>
            </w:pPr>
            <w:r w:rsidRPr="007313EF">
              <w:rPr>
                <w:sz w:val="18"/>
                <w:szCs w:val="18"/>
              </w:rPr>
              <w:t>DC_28A-42D_n257K_UL_28A_n257I</w:t>
            </w:r>
          </w:p>
          <w:p w:rsidR="00593224" w:rsidRPr="007313EF" w:rsidRDefault="00593224" w:rsidP="00593224">
            <w:pPr>
              <w:rPr>
                <w:sz w:val="18"/>
                <w:szCs w:val="18"/>
              </w:rPr>
            </w:pPr>
            <w:r w:rsidRPr="007313EF">
              <w:rPr>
                <w:sz w:val="18"/>
                <w:szCs w:val="18"/>
              </w:rPr>
              <w:t>DC_28A-42D_n257K_UL_28A_n257J</w:t>
            </w:r>
          </w:p>
          <w:p w:rsidR="00593224" w:rsidRPr="007313EF" w:rsidRDefault="00593224" w:rsidP="00593224">
            <w:pPr>
              <w:rPr>
                <w:sz w:val="18"/>
                <w:szCs w:val="18"/>
              </w:rPr>
            </w:pPr>
            <w:r w:rsidRPr="007313EF">
              <w:rPr>
                <w:sz w:val="18"/>
                <w:szCs w:val="18"/>
              </w:rPr>
              <w:t>DC_28A-42D_n257K_UL_28A_n257K</w:t>
            </w:r>
          </w:p>
          <w:p w:rsidR="00593224" w:rsidRPr="007313EF" w:rsidRDefault="00593224" w:rsidP="00593224">
            <w:pPr>
              <w:rPr>
                <w:sz w:val="18"/>
                <w:szCs w:val="18"/>
              </w:rPr>
            </w:pPr>
            <w:r w:rsidRPr="007313EF">
              <w:rPr>
                <w:sz w:val="18"/>
                <w:szCs w:val="18"/>
              </w:rPr>
              <w:t>DC_28A-42D_n257L_UL_28A_n257G</w:t>
            </w:r>
          </w:p>
          <w:p w:rsidR="00593224" w:rsidRPr="007313EF" w:rsidRDefault="00593224" w:rsidP="00593224">
            <w:pPr>
              <w:rPr>
                <w:sz w:val="18"/>
                <w:szCs w:val="18"/>
              </w:rPr>
            </w:pPr>
            <w:r w:rsidRPr="007313EF">
              <w:rPr>
                <w:sz w:val="18"/>
                <w:szCs w:val="18"/>
              </w:rPr>
              <w:t>DC_28A-42D_n257L_UL_28A_n257H</w:t>
            </w:r>
          </w:p>
          <w:p w:rsidR="00593224" w:rsidRPr="007313EF" w:rsidRDefault="00593224" w:rsidP="00593224">
            <w:pPr>
              <w:rPr>
                <w:sz w:val="18"/>
                <w:szCs w:val="18"/>
              </w:rPr>
            </w:pPr>
            <w:r w:rsidRPr="007313EF">
              <w:rPr>
                <w:sz w:val="18"/>
                <w:szCs w:val="18"/>
              </w:rPr>
              <w:t>DC_28A-42D_n257L_UL_28A_n257I</w:t>
            </w:r>
          </w:p>
          <w:p w:rsidR="00593224" w:rsidRPr="007313EF" w:rsidRDefault="00593224" w:rsidP="00593224">
            <w:pPr>
              <w:rPr>
                <w:sz w:val="18"/>
                <w:szCs w:val="18"/>
              </w:rPr>
            </w:pPr>
            <w:r w:rsidRPr="007313EF">
              <w:rPr>
                <w:sz w:val="18"/>
                <w:szCs w:val="18"/>
              </w:rPr>
              <w:t>DC_28A-42D_n257L_UL_28A_n257J</w:t>
            </w:r>
          </w:p>
          <w:p w:rsidR="00593224" w:rsidRPr="007313EF" w:rsidRDefault="00593224" w:rsidP="00593224">
            <w:pPr>
              <w:rPr>
                <w:sz w:val="18"/>
                <w:szCs w:val="18"/>
              </w:rPr>
            </w:pPr>
            <w:r w:rsidRPr="007313EF">
              <w:rPr>
                <w:sz w:val="18"/>
                <w:szCs w:val="18"/>
              </w:rPr>
              <w:t>DC_28A-42D_n257L_UL_28A_n257K</w:t>
            </w:r>
          </w:p>
          <w:p w:rsidR="00593224" w:rsidRPr="007313EF" w:rsidRDefault="00593224" w:rsidP="00593224">
            <w:pPr>
              <w:rPr>
                <w:sz w:val="18"/>
                <w:szCs w:val="18"/>
              </w:rPr>
            </w:pPr>
            <w:r w:rsidRPr="007313EF">
              <w:rPr>
                <w:sz w:val="18"/>
                <w:szCs w:val="18"/>
              </w:rPr>
              <w:t>DC_28A-42D_n257L_UL_28A_n257L</w:t>
            </w:r>
          </w:p>
          <w:p w:rsidR="00593224" w:rsidRPr="007313EF" w:rsidRDefault="00593224" w:rsidP="00593224">
            <w:pPr>
              <w:rPr>
                <w:sz w:val="18"/>
                <w:szCs w:val="18"/>
              </w:rPr>
            </w:pPr>
            <w:r w:rsidRPr="007313EF">
              <w:rPr>
                <w:sz w:val="18"/>
                <w:szCs w:val="18"/>
              </w:rPr>
              <w:t>DC_28A-42D_n257M_UL_28A_n257G</w:t>
            </w:r>
          </w:p>
          <w:p w:rsidR="00593224" w:rsidRPr="007313EF" w:rsidRDefault="00593224" w:rsidP="00593224">
            <w:pPr>
              <w:rPr>
                <w:sz w:val="18"/>
                <w:szCs w:val="18"/>
              </w:rPr>
            </w:pPr>
            <w:r w:rsidRPr="007313EF">
              <w:rPr>
                <w:sz w:val="18"/>
                <w:szCs w:val="18"/>
              </w:rPr>
              <w:t>DC_28A-42D_n257M_UL_28A_n257H</w:t>
            </w:r>
          </w:p>
          <w:p w:rsidR="00593224" w:rsidRPr="007313EF" w:rsidRDefault="00593224" w:rsidP="00593224">
            <w:pPr>
              <w:rPr>
                <w:sz w:val="18"/>
                <w:szCs w:val="18"/>
              </w:rPr>
            </w:pPr>
            <w:r w:rsidRPr="007313EF">
              <w:rPr>
                <w:sz w:val="18"/>
                <w:szCs w:val="18"/>
              </w:rPr>
              <w:t>DC_28A-42D_n257M_UL_28A_n257I</w:t>
            </w:r>
          </w:p>
          <w:p w:rsidR="00593224" w:rsidRPr="007313EF" w:rsidRDefault="00593224" w:rsidP="00593224">
            <w:pPr>
              <w:rPr>
                <w:sz w:val="18"/>
                <w:szCs w:val="18"/>
              </w:rPr>
            </w:pPr>
            <w:r w:rsidRPr="007313EF">
              <w:rPr>
                <w:sz w:val="18"/>
                <w:szCs w:val="18"/>
              </w:rPr>
              <w:t>DC_28A-42D_n257M_UL_28A_n257J</w:t>
            </w:r>
          </w:p>
          <w:p w:rsidR="00593224" w:rsidRPr="007313EF" w:rsidRDefault="00593224" w:rsidP="00593224">
            <w:pPr>
              <w:rPr>
                <w:sz w:val="18"/>
                <w:szCs w:val="18"/>
              </w:rPr>
            </w:pPr>
            <w:r w:rsidRPr="007313EF">
              <w:rPr>
                <w:sz w:val="18"/>
                <w:szCs w:val="18"/>
              </w:rPr>
              <w:t>DC_28A-42D_n257M_UL_28A_n257K</w:t>
            </w:r>
          </w:p>
          <w:p w:rsidR="00593224" w:rsidRPr="007313EF" w:rsidRDefault="00593224" w:rsidP="00593224">
            <w:pPr>
              <w:rPr>
                <w:sz w:val="18"/>
                <w:szCs w:val="18"/>
              </w:rPr>
            </w:pPr>
            <w:r w:rsidRPr="007313EF">
              <w:rPr>
                <w:sz w:val="18"/>
                <w:szCs w:val="18"/>
              </w:rPr>
              <w:t>DC_28A-42D_n257M_UL_28A_n257L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Del="00DB03A5" w:rsidRDefault="00593224" w:rsidP="00593224">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93224" w:rsidRPr="007313EF" w:rsidRDefault="00593224" w:rsidP="00593224">
            <w:pPr>
              <w:rPr>
                <w:sz w:val="18"/>
                <w:szCs w:val="18"/>
              </w:rPr>
            </w:pPr>
            <w:r w:rsidRPr="007313EF">
              <w:rPr>
                <w:sz w:val="18"/>
                <w:szCs w:val="18"/>
              </w:rPr>
              <w:t>Ongoing</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DC_3A-7A_n1A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TR 37.716-21-11: R4-1903300</w:t>
            </w:r>
          </w:p>
          <w:p w:rsidR="00D82A45" w:rsidRPr="007313EF" w:rsidRDefault="00D82A45" w:rsidP="00D82A45">
            <w:pPr>
              <w:rPr>
                <w:sz w:val="18"/>
                <w:szCs w:val="18"/>
              </w:rPr>
            </w:pPr>
            <w:r w:rsidRPr="007313EF">
              <w:rPr>
                <w:sz w:val="18"/>
                <w:szCs w:val="18"/>
              </w:rP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DC_3A-3A-7A_n1A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TR 37.716-21-11: R4-1903300</w:t>
            </w:r>
          </w:p>
          <w:p w:rsidR="00D82A45" w:rsidRPr="007313EF" w:rsidRDefault="00D82A45" w:rsidP="00D82A45">
            <w:pPr>
              <w:rPr>
                <w:sz w:val="18"/>
                <w:szCs w:val="18"/>
              </w:rPr>
            </w:pPr>
            <w:r w:rsidRPr="007313EF">
              <w:rPr>
                <w:sz w:val="18"/>
                <w:szCs w:val="18"/>
              </w:rP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DC_3A-7A-7A_n1A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TR 37.716-21-11: R4-1903300</w:t>
            </w:r>
          </w:p>
          <w:p w:rsidR="00D82A45" w:rsidRPr="007313EF" w:rsidRDefault="00D82A45" w:rsidP="00D82A45">
            <w:pPr>
              <w:rPr>
                <w:sz w:val="18"/>
                <w:szCs w:val="18"/>
              </w:rPr>
            </w:pPr>
            <w:r w:rsidRPr="007313EF">
              <w:rPr>
                <w:sz w:val="18"/>
                <w:szCs w:val="18"/>
              </w:rP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DC_3A-3A-7A-7A_n1A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TR 37.716-21-11: R4-1903300</w:t>
            </w:r>
          </w:p>
          <w:p w:rsidR="00D82A45" w:rsidRPr="007313EF" w:rsidRDefault="00D82A45" w:rsidP="00D82A45">
            <w:pPr>
              <w:rPr>
                <w:sz w:val="18"/>
                <w:szCs w:val="18"/>
              </w:rPr>
            </w:pPr>
            <w:r w:rsidRPr="007313EF">
              <w:rPr>
                <w:sz w:val="18"/>
                <w:szCs w:val="18"/>
              </w:rP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DC_3A-3A-7A_n257A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TR 37.716-21-11: R4-1903301</w:t>
            </w:r>
          </w:p>
          <w:p w:rsidR="00D82A45" w:rsidRPr="007313EF" w:rsidRDefault="00D82A45" w:rsidP="00D82A45">
            <w:pPr>
              <w:rPr>
                <w:sz w:val="18"/>
                <w:szCs w:val="18"/>
              </w:rPr>
            </w:pPr>
            <w:r w:rsidRPr="007313EF">
              <w:rPr>
                <w:sz w:val="18"/>
                <w:szCs w:val="18"/>
              </w:rP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DC_3A-3A-7A-7A_n257A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TR 37.716-21-11: R4-1903301</w:t>
            </w:r>
          </w:p>
          <w:p w:rsidR="00D82A45" w:rsidRPr="007313EF" w:rsidRDefault="00D82A45" w:rsidP="00D82A45">
            <w:pPr>
              <w:rPr>
                <w:sz w:val="18"/>
                <w:szCs w:val="18"/>
              </w:rPr>
            </w:pPr>
            <w:r w:rsidRPr="007313EF">
              <w:rPr>
                <w:sz w:val="18"/>
                <w:szCs w:val="18"/>
              </w:rPr>
              <w:t>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DC_3A-3A-7A-7A_n77A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IMD analysis, REFSENS exception</w:t>
            </w:r>
            <w:r w:rsidRPr="007313EF">
              <w:rPr>
                <w:sz w:val="18"/>
                <w:szCs w:val="18"/>
              </w:rPr>
              <w:br/>
              <w:t>Final CR</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DC_3A-3A-7A_n77A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IMD analysis, REFSENS exception</w:t>
            </w:r>
            <w:r w:rsidRPr="007313EF">
              <w:rPr>
                <w:sz w:val="18"/>
                <w:szCs w:val="18"/>
              </w:rPr>
              <w:br/>
              <w:t>Final CR</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DC_3A-7A-7A_n77A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None</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IMD analysis, REFSENS exception</w:t>
            </w:r>
            <w:r w:rsidRPr="007313EF">
              <w:rPr>
                <w:sz w:val="18"/>
                <w:szCs w:val="18"/>
              </w:rPr>
              <w:br/>
              <w:t>Final CR</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DC_3A-7A_n77A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TR 37.716-21-11: R4-1906352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REFSENS exception</w:t>
            </w:r>
            <w:r w:rsidRPr="007313EF">
              <w:rPr>
                <w:sz w:val="18"/>
                <w:szCs w:val="18"/>
              </w:rPr>
              <w:br/>
              <w:t>Final CR</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DC_2A-66A_n78A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Liu Liehai,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TR 37.716-11-11: R4-1903647</w:t>
            </w:r>
            <w:r w:rsidRPr="007313EF">
              <w:rPr>
                <w:sz w:val="18"/>
                <w:szCs w:val="18"/>
              </w:rPr>
              <w:br/>
              <w:t>TS 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DC_7A-29A_n71A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Liu Liehai,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rFonts w:eastAsia="宋体"/>
                <w:sz w:val="18"/>
                <w:szCs w:val="18"/>
              </w:rPr>
              <w:t xml:space="preserve">　</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rFonts w:eastAsia="宋体"/>
                <w:sz w:val="18"/>
                <w:szCs w:val="18"/>
              </w:rPr>
              <w:t xml:space="preserve">　</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DC_2A-66A-66A_n78A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Liu Liehai,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TR 37.716-11-11: R4-1903647</w:t>
            </w:r>
            <w:r w:rsidRPr="007313EF">
              <w:rPr>
                <w:sz w:val="18"/>
                <w:szCs w:val="18"/>
              </w:rPr>
              <w:br/>
              <w:t>TS 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DC_7A-7A-66A-66A_n78A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Liu Liehai,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TR 37.716-11-11: R4-1903650</w:t>
            </w:r>
            <w:r w:rsidRPr="007313EF">
              <w:rPr>
                <w:sz w:val="18"/>
                <w:szCs w:val="18"/>
              </w:rPr>
              <w:br/>
              <w:t>TS 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DC_7C-66A-66A_n78A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Liu Liehai,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TR 37.716-11-11: R4-1903650</w:t>
            </w:r>
            <w:r w:rsidRPr="007313EF">
              <w:rPr>
                <w:sz w:val="18"/>
                <w:szCs w:val="18"/>
              </w:rPr>
              <w:br/>
              <w:t>TS 38.101-3: R4-1905498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none</w:t>
            </w: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DC_3A-28A_n41A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Laurent,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DL_1A_8A_n257G_UL_1A_n257A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DL_1A_8A_n257G_UL_8A_n257A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DL_1A_8A_n257H_UL_1A_n257A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DL_1A_8A_n257H_UL_8A_n257A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DL_1A_8A_n257I_UL_1A_n257A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DL_1A_8A_n257I_UL_8A_n257A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DL_1A_8A_n257J_UL_1A_n257A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DL_1A_8A_n257J_UL_8A_n257A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DL_1A_8A_n257K_UL_1A_n257A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DL_1A_8A_n257K_UL_8A_n257A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DL_1A_8A_n257L_UL_1A_n257A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DL_1A_8A_n257L_UL_8A_n257A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DL_1A_8A_n257M_UL_1A_n257A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DL_1A_8A_n257M_UL_8A_n257A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DL_1A_3C_n257A_UL_1A_n257A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DL_1A_3C_n257A_UL_3A_n257A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DL_1A_3C_n257G_UL_1A_n257A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DL_1A_3C_n257G_UL_3A_n257A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DL_1A_3C_n257H_UL_1A_n257A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DL_1A_3C_n257H_UL_3A_n257A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DL_1A_3C_n257I_UL_1A_n257A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DL_1A_3C_n257I_UL_3A_n257A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DL_1A_3C_n257J_UL_1A_n257A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DL_1A_3C_n257J_UL_3A_n257A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DL_1A_3C_n257K_UL_1A_n257A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DL_1A_3C_n257K_UL_3A_n257A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DL_1A_3C_n257L_UL_1A_n257A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DL_1A_3C_n257L_UL_3A_n257A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DL_1A_3C_n257M_UL_1A_n257A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DL_1A_3C_n257M_UL_3A_n257A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DL_3C_8A_n257A_UL_3A_n257A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DL_3C_8A_n257A_UL_8A_n257A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DL_3C_8A_n257G_UL_3A_n257A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DL_3C_8A_n257G_UL_8A_n257A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DL_3C_8A_n257H_UL_3A_n257A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DL_3C_8A_n257H_UL_8A_n257A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DL_3C_8A_n257I_UL_3A_n257A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DL_3C_8A_n257I_UL_8A_n257A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DL_3C_8A_n257J_UL_3A_n257A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DL_3C_8A_n257J_UL_8A_n257A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DL_3C_8A_n257K_UL_3A_n257A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DL_3C_8A_n257K_UL_8A_n257A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DL_3C_8A_n257L_UL_3A_n257A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DL_3C_8A_n257L_UL_8A_n257A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DL_3C_8A_n257M_UL_3A_n257A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D82A45" w:rsidRPr="007313EF" w:rsidTr="00D82A4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DL_3C_8A_n257M_UL_8A_n257A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6B6D4F">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Ilwhan Kim , KT</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R4-1903652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D82A45" w:rsidRPr="007313EF" w:rsidRDefault="00D82A45" w:rsidP="00D82A45">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DL_3A-3A-28A_n78A_UL_3A_n78A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R4-1902127</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DL_3A-3A-28A_n78A_UL_28A_n78A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R4-1902127</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DL_1A-3A_n5A_UL_1A_n5A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R4-1904443</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DL_1A-3A_n5A_UL_3A_n5A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R4-1904443</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DL_1A-3C_n5A_UL_1A_n5A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R4-1904443</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DL_1A-3C_n5A_UL_3A_n5A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R4-1904443</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DL_1A-3C_n5A_UL_3C_n5A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R4-1904443</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DL_1A-7A_n5A_UL_1A_n5A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R4-1904444</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DL_1A-7A_n5A_UL_7A_n5A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R4-1904444</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DL_1A-7C_n5A_UL_1A_n5A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R4-1904444</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DL_1A-7C_n5A_UL_7A_n5A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R4-1904444</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DL_1A-7C_n5A_UL_7C_n5A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R4-1904444</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DL_1A-28A_n5A_UL_1A_n5A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R4-1907397</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DL_1A-28A_n5A_UL_28A_n5A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R4-1907397</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DL_3A-7A_n5A_UL_3A_n5A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DL_3A-7A_n5A_UL_7A_n5A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DL_3C-7A_n5A_UL_3A_n5A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DL_3C-7A_n5A_UL_3C_n5A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DL_3C-7A_n5A_UL_7A_n5A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DL_3A-7C_n5A_UL_3A_n5A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DL_3A-7C_n5A_UL_7A_n5A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DL_3A-7C_n5A_UL_7C_n5A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DL_3C-7C_n5A_UL_3A_n5A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DL_3C-7C_n5A_UL_3C_n5A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DL_3C-7C_n5A_UL_7A_n5A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DL_3C-7C_n5A_UL_7C_n5A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R4-1904446</w:t>
            </w:r>
          </w:p>
          <w:p w:rsidR="00547F8E" w:rsidRPr="007313EF" w:rsidRDefault="00547F8E" w:rsidP="00547F8E">
            <w:pPr>
              <w:rPr>
                <w:sz w:val="18"/>
                <w:szCs w:val="18"/>
              </w:rPr>
            </w:pPr>
            <w:r w:rsidRPr="007313EF">
              <w:rPr>
                <w:sz w:val="18"/>
                <w:szCs w:val="18"/>
              </w:rPr>
              <w:t>TS 38.101-3: R4-1903646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DL_3A-28A_n5A_UL_3A_n5A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R4-1906747</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DL_3A-28A_n5A_UL_28A_n5A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R4-1906747</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DL_3C-28A_n5A_UL_3A_n5A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R4-1906747</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DL_3C-28A_n5A_UL_3C_n5A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R4-1906747</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DL_3C-28A_n5A_UL_28A_n5A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R4-1906747</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DL_7A-28A_n5A_UL_7A_n5A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R4-1907398</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DL_7A-28A_n5A_UL_28A_n5A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R4-1907398</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DL_7C-28A_n5A_UL_7A_n5A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R4-1907398</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DL_7C-28A_n5A_UL_7C_n5A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R4-1907398</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DL_7C-28A_n5A_UL_28A_n5A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TP 37.716-21-11: R4-1907398</w:t>
            </w:r>
          </w:p>
          <w:p w:rsidR="00547F8E" w:rsidRPr="007313EF" w:rsidRDefault="00547F8E" w:rsidP="00547F8E">
            <w:pPr>
              <w:rPr>
                <w:sz w:val="18"/>
                <w:szCs w:val="18"/>
              </w:rPr>
            </w:pPr>
            <w:r w:rsidRPr="007313EF">
              <w:rPr>
                <w:sz w:val="18"/>
                <w:szCs w:val="18"/>
              </w:rPr>
              <w:t>TS 38.101-3: R4-1905559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DL_1A-28A_n28A_UL_1A_n28A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DL_1A-28A_n28A_UL_28A_n28A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DL_3A-28A_n28A_UL_3A_n28A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DL_3A-28A_n28A_UL_28A_n28A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DL_3C-28A_n28A_UL_3A_n28A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DL_3C-28A_n28A_UL_3C_n28A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DL_3C-28A_n28A_UL_28A_n28A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DL_7A-28A_n28A_UL_7A_n28A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DL_7A-28A_n28A_UL_28A_n28A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DL_7C-28A_n28A_UL_7A_n28A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DL_7C-28A_n28A_UL_7C_n28A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DL_7C-28A_n28A_UL_28A_n28A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3CC_DL_2A-5A-n5A_BCS0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9B6AE3" w:rsidP="00547F8E">
            <w:pPr>
              <w:rPr>
                <w:sz w:val="18"/>
                <w:szCs w:val="18"/>
              </w:rPr>
            </w:pPr>
            <w:hyperlink r:id="rId7" w:history="1">
              <w:r w:rsidR="00547F8E" w:rsidRPr="007313EF">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C12C5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Del="00597620"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Ongoing</w:t>
            </w: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3CC_DL_2A-66A-n5A_BCS0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9B6AE3" w:rsidP="00547F8E">
            <w:pPr>
              <w:rPr>
                <w:sz w:val="18"/>
                <w:szCs w:val="18"/>
              </w:rPr>
            </w:pPr>
            <w:hyperlink r:id="rId8" w:history="1">
              <w:r w:rsidR="00547F8E" w:rsidRPr="007313EF">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TR37.716-21-11: R4-1906426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Del="00597620"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None</w:t>
            </w: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3CC_DL_5A-66A-n5A_BCS0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9B6AE3" w:rsidP="00547F8E">
            <w:pPr>
              <w:rPr>
                <w:sz w:val="18"/>
                <w:szCs w:val="18"/>
              </w:rPr>
            </w:pPr>
            <w:hyperlink r:id="rId9" w:history="1">
              <w:r w:rsidR="00547F8E" w:rsidRPr="007313EF">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Del="00597620"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Ongoing</w:t>
            </w: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3CC_ DL_2A-5A-n66A_BCS0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9B6AE3" w:rsidP="00547F8E">
            <w:pPr>
              <w:rPr>
                <w:sz w:val="18"/>
                <w:szCs w:val="18"/>
              </w:rPr>
            </w:pPr>
            <w:hyperlink r:id="rId10" w:history="1">
              <w:r w:rsidR="00547F8E" w:rsidRPr="007313EF">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Del="00597620"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Ongoing</w:t>
            </w: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3CC_DL_2A-66A-n66A_BCS0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9B6AE3" w:rsidP="00547F8E">
            <w:pPr>
              <w:rPr>
                <w:sz w:val="18"/>
                <w:szCs w:val="18"/>
              </w:rPr>
            </w:pPr>
            <w:hyperlink r:id="rId11" w:history="1">
              <w:r w:rsidR="00547F8E" w:rsidRPr="007313EF">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Del="00597620"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Ongoing</w:t>
            </w: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3CC_DL_5A-66A-n66A_BCS0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9B6AE3" w:rsidP="00547F8E">
            <w:pPr>
              <w:rPr>
                <w:sz w:val="18"/>
                <w:szCs w:val="18"/>
              </w:rPr>
            </w:pPr>
            <w:hyperlink r:id="rId12" w:history="1">
              <w:r w:rsidR="00547F8E" w:rsidRPr="007313EF">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Del="00597620"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Ongoing</w:t>
            </w: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3CC_DL_2A-13A-n66A_BCS0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9B6AE3" w:rsidP="00547F8E">
            <w:pPr>
              <w:rPr>
                <w:sz w:val="18"/>
                <w:szCs w:val="18"/>
              </w:rPr>
            </w:pPr>
            <w:hyperlink r:id="rId13" w:history="1">
              <w:r w:rsidR="00547F8E" w:rsidRPr="007313EF">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TR37.716-21-11: R4-1907401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Del="00597620" w:rsidRDefault="00547F8E" w:rsidP="00547F8E">
            <w:pPr>
              <w:rPr>
                <w:sz w:val="18"/>
                <w:szCs w:val="18"/>
              </w:rPr>
            </w:pPr>
            <w:r w:rsidRPr="007313EF">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None</w:t>
            </w:r>
          </w:p>
        </w:tc>
      </w:tr>
      <w:tr w:rsidR="00547F8E" w:rsidRPr="007313EF" w:rsidTr="00547F8E">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3CC_DL_13A-66A-n66A_BCS0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9B6AE3" w:rsidP="00547F8E">
            <w:pPr>
              <w:rPr>
                <w:sz w:val="18"/>
                <w:szCs w:val="18"/>
              </w:rPr>
            </w:pPr>
            <w:hyperlink r:id="rId14" w:history="1">
              <w:r w:rsidR="00547F8E" w:rsidRPr="007313EF">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Del="00597620" w:rsidRDefault="00547F8E" w:rsidP="00547F8E">
            <w:pPr>
              <w:rPr>
                <w:sz w:val="18"/>
                <w:szCs w:val="18"/>
              </w:rPr>
            </w:pPr>
            <w:r w:rsidRPr="007313EF">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47F8E" w:rsidRPr="007313EF" w:rsidRDefault="00547F8E" w:rsidP="00547F8E">
            <w:pPr>
              <w:rPr>
                <w:sz w:val="18"/>
                <w:szCs w:val="18"/>
              </w:rPr>
            </w:pPr>
            <w:r w:rsidRPr="007313EF">
              <w:rPr>
                <w:sz w:val="18"/>
                <w:szCs w:val="18"/>
              </w:rPr>
              <w:t>Ongoing</w:t>
            </w:r>
          </w:p>
        </w:tc>
      </w:tr>
    </w:tbl>
    <w:p w:rsidR="000B68BB" w:rsidRPr="00593224" w:rsidRDefault="000B68BB" w:rsidP="000B68BB">
      <w:pPr>
        <w:rPr>
          <w:rFonts w:eastAsia="Yu Mincho"/>
          <w:lang w:eastAsia="ja-JP"/>
        </w:rPr>
      </w:pPr>
    </w:p>
    <w:p w:rsidR="001B3F40" w:rsidRPr="00D978BE" w:rsidRDefault="001B3F40" w:rsidP="001B3F40">
      <w:pPr>
        <w:rPr>
          <w:rFonts w:eastAsia="Yu Mincho"/>
          <w:lang w:eastAsia="ja-JP"/>
        </w:rPr>
      </w:pPr>
      <w:r>
        <w:rPr>
          <w:rFonts w:hint="eastAsia"/>
        </w:rPr>
        <w:t>Note that the combinations completed in RAN#83 are captured in RP-190378</w:t>
      </w:r>
      <w:r>
        <w:t>.</w:t>
      </w:r>
    </w:p>
    <w:p w:rsidR="001B3F40" w:rsidRPr="001B3F40" w:rsidRDefault="001B3F40" w:rsidP="000B68BB">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1B3F40" w:rsidRPr="001B3F40" w:rsidRDefault="001B3F40" w:rsidP="001B3F40">
      <w:pPr>
        <w:rPr>
          <w:rFonts w:eastAsia="Yu Mincho"/>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0B68BB" w:rsidRPr="000B68BB" w:rsidRDefault="004F218A" w:rsidP="000B68BB">
      <w:pPr>
        <w:pStyle w:val="NO"/>
        <w:rPr>
          <w:rStyle w:val="Hyperlink"/>
          <w:rFonts w:ascii="Arial" w:hAnsi="Arial" w:cs="Arial"/>
          <w:iCs/>
          <w:color w:val="FF0000"/>
          <w:u w:val="none"/>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0B68BB" w:rsidRPr="000B68BB" w:rsidRDefault="000B68BB" w:rsidP="000B68BB">
      <w:pPr>
        <w:pStyle w:val="ListParagraph"/>
        <w:numPr>
          <w:ilvl w:val="0"/>
          <w:numId w:val="19"/>
        </w:numPr>
        <w:ind w:leftChars="0"/>
        <w:rPr>
          <w:rFonts w:ascii="Times New Roman" w:hAnsi="Times New Roman"/>
          <w:sz w:val="20"/>
          <w:szCs w:val="20"/>
          <w:lang w:eastAsia="x-none"/>
        </w:rPr>
      </w:pPr>
      <w:r w:rsidRPr="000B68BB">
        <w:rPr>
          <w:rFonts w:ascii="Times New Roman" w:hAnsi="Times New Roman"/>
          <w:sz w:val="20"/>
          <w:szCs w:val="20"/>
          <w:lang w:eastAsia="x-none"/>
        </w:rPr>
        <w:t>R4-1903855</w:t>
      </w:r>
      <w:r w:rsidRPr="000B68BB">
        <w:rPr>
          <w:rFonts w:ascii="Times New Roman" w:hAnsi="Times New Roman"/>
          <w:sz w:val="20"/>
          <w:szCs w:val="20"/>
          <w:lang w:eastAsia="x-none"/>
        </w:rPr>
        <w:tab/>
        <w:t>BS RF requirements on adding wider channel bandwidths in Band n38</w:t>
      </w:r>
    </w:p>
    <w:p w:rsidR="003E3A1A" w:rsidRDefault="000B68BB" w:rsidP="000B68BB">
      <w:pPr>
        <w:pStyle w:val="ListParagraph"/>
        <w:numPr>
          <w:ilvl w:val="0"/>
          <w:numId w:val="19"/>
        </w:numPr>
        <w:ind w:leftChars="0"/>
        <w:jc w:val="left"/>
        <w:rPr>
          <w:rFonts w:ascii="Times New Roman" w:hAnsi="Times New Roman"/>
          <w:sz w:val="20"/>
          <w:szCs w:val="20"/>
          <w:lang w:eastAsia="x-none"/>
        </w:rPr>
      </w:pPr>
      <w:r w:rsidRPr="000B68BB">
        <w:rPr>
          <w:rFonts w:ascii="Times New Roman" w:hAnsi="Times New Roman"/>
          <w:sz w:val="20"/>
          <w:szCs w:val="20"/>
          <w:lang w:eastAsia="x-none"/>
        </w:rPr>
        <w:t>R4-1903856</w:t>
      </w:r>
      <w:r w:rsidRPr="000B68BB">
        <w:rPr>
          <w:rFonts w:ascii="Times New Roman" w:hAnsi="Times New Roman"/>
          <w:sz w:val="20"/>
          <w:szCs w:val="20"/>
          <w:lang w:eastAsia="x-none"/>
        </w:rPr>
        <w:tab/>
        <w:t>UE RF requirements on adding wider channel bandwidths in Band n38</w:t>
      </w:r>
    </w:p>
    <w:p w:rsidR="000B68BB" w:rsidRPr="000B68BB" w:rsidRDefault="000B68BB" w:rsidP="000B68BB">
      <w:pPr>
        <w:pStyle w:val="ListParagraph"/>
        <w:numPr>
          <w:ilvl w:val="0"/>
          <w:numId w:val="19"/>
        </w:numPr>
        <w:ind w:leftChars="0"/>
        <w:rPr>
          <w:rFonts w:ascii="Times New Roman" w:hAnsi="Times New Roman"/>
          <w:sz w:val="20"/>
          <w:szCs w:val="20"/>
          <w:lang w:eastAsia="x-none"/>
        </w:rPr>
      </w:pPr>
      <w:r w:rsidRPr="000B68BB">
        <w:rPr>
          <w:rFonts w:ascii="Times New Roman" w:hAnsi="Times New Roman"/>
          <w:sz w:val="20"/>
          <w:szCs w:val="20"/>
          <w:lang w:eastAsia="x-none"/>
        </w:rPr>
        <w:t>R4-1905336</w:t>
      </w:r>
      <w:r w:rsidRPr="000B68BB">
        <w:rPr>
          <w:rFonts w:ascii="Times New Roman" w:hAnsi="Times New Roman"/>
          <w:sz w:val="20"/>
          <w:szCs w:val="20"/>
          <w:lang w:eastAsia="x-none"/>
        </w:rPr>
        <w:tab/>
        <w:t>n38 40 MHz A-MPR</w:t>
      </w:r>
    </w:p>
    <w:p w:rsidR="000B68BB" w:rsidRPr="000B68BB" w:rsidRDefault="000B68BB" w:rsidP="000B68BB">
      <w:pPr>
        <w:pStyle w:val="ListParagraph"/>
        <w:numPr>
          <w:ilvl w:val="0"/>
          <w:numId w:val="19"/>
        </w:numPr>
        <w:ind w:leftChars="0"/>
        <w:jc w:val="left"/>
        <w:rPr>
          <w:rFonts w:ascii="Times New Roman" w:hAnsi="Times New Roman"/>
          <w:sz w:val="20"/>
          <w:szCs w:val="20"/>
          <w:lang w:eastAsia="x-none"/>
        </w:rPr>
      </w:pPr>
      <w:r w:rsidRPr="000B68BB">
        <w:rPr>
          <w:rFonts w:ascii="Times New Roman" w:hAnsi="Times New Roman"/>
          <w:sz w:val="20"/>
          <w:szCs w:val="20"/>
          <w:lang w:eastAsia="x-none"/>
        </w:rPr>
        <w:t>R4-1905570</w:t>
      </w:r>
      <w:r w:rsidRPr="000B68BB">
        <w:rPr>
          <w:rFonts w:ascii="Times New Roman" w:hAnsi="Times New Roman"/>
          <w:sz w:val="20"/>
          <w:szCs w:val="20"/>
          <w:lang w:eastAsia="x-none"/>
        </w:rPr>
        <w:tab/>
        <w:t>A-MPR for n38 40 MHz co-existence</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088" w:rsidRDefault="006D3088">
      <w:r>
        <w:separator/>
      </w:r>
    </w:p>
  </w:endnote>
  <w:endnote w:type="continuationSeparator" w:id="0">
    <w:p w:rsidR="006D3088" w:rsidRDefault="006D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224" w:rsidRDefault="00593224">
    <w:pPr>
      <w:pStyle w:val="Footer"/>
    </w:pPr>
    <w:r>
      <w:rPr>
        <w:rStyle w:val="PageNumber"/>
      </w:rPr>
      <w:fldChar w:fldCharType="begin"/>
    </w:r>
    <w:r>
      <w:rPr>
        <w:rStyle w:val="PageNumber"/>
      </w:rPr>
      <w:instrText xml:space="preserve"> PAGE </w:instrText>
    </w:r>
    <w:r>
      <w:rPr>
        <w:rStyle w:val="PageNumber"/>
      </w:rPr>
      <w:fldChar w:fldCharType="separate"/>
    </w:r>
    <w:r w:rsidR="009B6AE3">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B6AE3">
      <w:rPr>
        <w:rStyle w:val="PageNumber"/>
      </w:rPr>
      <w:t>65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088" w:rsidRDefault="006D3088">
      <w:r>
        <w:separator/>
      </w:r>
    </w:p>
  </w:footnote>
  <w:footnote w:type="continuationSeparator" w:id="0">
    <w:p w:rsidR="006D3088" w:rsidRDefault="006D3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4970F53"/>
    <w:multiLevelType w:val="hybridMultilevel"/>
    <w:tmpl w:val="301642A2"/>
    <w:lvl w:ilvl="0" w:tplc="04090001">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6"/>
  </w:num>
  <w:num w:numId="5">
    <w:abstractNumId w:val="7"/>
  </w:num>
  <w:num w:numId="6">
    <w:abstractNumId w:val="19"/>
  </w:num>
  <w:num w:numId="7">
    <w:abstractNumId w:val="2"/>
  </w:num>
  <w:num w:numId="8">
    <w:abstractNumId w:val="6"/>
  </w:num>
  <w:num w:numId="9">
    <w:abstractNumId w:val="14"/>
  </w:num>
  <w:num w:numId="10">
    <w:abstractNumId w:val="20"/>
  </w:num>
  <w:num w:numId="11">
    <w:abstractNumId w:val="15"/>
  </w:num>
  <w:num w:numId="12">
    <w:abstractNumId w:val="13"/>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1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68BB"/>
    <w:rsid w:val="000C00FA"/>
    <w:rsid w:val="000C51AA"/>
    <w:rsid w:val="000D17BC"/>
    <w:rsid w:val="000D2186"/>
    <w:rsid w:val="000E4F35"/>
    <w:rsid w:val="000F6C1C"/>
    <w:rsid w:val="00116F4B"/>
    <w:rsid w:val="001229F4"/>
    <w:rsid w:val="00137471"/>
    <w:rsid w:val="00150FD3"/>
    <w:rsid w:val="00166D49"/>
    <w:rsid w:val="00180183"/>
    <w:rsid w:val="00184428"/>
    <w:rsid w:val="001A248F"/>
    <w:rsid w:val="001A3B5F"/>
    <w:rsid w:val="001A659D"/>
    <w:rsid w:val="001B3F40"/>
    <w:rsid w:val="001B51AB"/>
    <w:rsid w:val="001B5CA8"/>
    <w:rsid w:val="001C4490"/>
    <w:rsid w:val="001D2C1A"/>
    <w:rsid w:val="001D3BA2"/>
    <w:rsid w:val="001D44B7"/>
    <w:rsid w:val="001E0075"/>
    <w:rsid w:val="001F1B1F"/>
    <w:rsid w:val="001F2A20"/>
    <w:rsid w:val="001F486F"/>
    <w:rsid w:val="00207DC4"/>
    <w:rsid w:val="00215158"/>
    <w:rsid w:val="0022485E"/>
    <w:rsid w:val="00243A99"/>
    <w:rsid w:val="0029567C"/>
    <w:rsid w:val="00301B7A"/>
    <w:rsid w:val="00306D59"/>
    <w:rsid w:val="0032503A"/>
    <w:rsid w:val="00325EE1"/>
    <w:rsid w:val="003335AC"/>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7F8E"/>
    <w:rsid w:val="0055346F"/>
    <w:rsid w:val="005579FF"/>
    <w:rsid w:val="005776DD"/>
    <w:rsid w:val="00582117"/>
    <w:rsid w:val="0058478F"/>
    <w:rsid w:val="00593224"/>
    <w:rsid w:val="00593315"/>
    <w:rsid w:val="005A170D"/>
    <w:rsid w:val="005A6C96"/>
    <w:rsid w:val="005C2622"/>
    <w:rsid w:val="005D0418"/>
    <w:rsid w:val="005E1D58"/>
    <w:rsid w:val="00610E37"/>
    <w:rsid w:val="006207ED"/>
    <w:rsid w:val="00626BC9"/>
    <w:rsid w:val="00631C0E"/>
    <w:rsid w:val="00641F8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3088"/>
    <w:rsid w:val="006E3F11"/>
    <w:rsid w:val="00701410"/>
    <w:rsid w:val="007113A1"/>
    <w:rsid w:val="00721CF6"/>
    <w:rsid w:val="00723E46"/>
    <w:rsid w:val="007313EF"/>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4360"/>
    <w:rsid w:val="009B6AE3"/>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3C44"/>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A45"/>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qFormat/>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491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3" Type="http://schemas.openxmlformats.org/officeDocument/2006/relationships/settings" Target="settings.xml"/><Relationship Id="rId7"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eng.zhao@verizonwireless.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Zheng.zhao@verizonwireless.com" TargetMode="External"/><Relationship Id="rId4" Type="http://schemas.openxmlformats.org/officeDocument/2006/relationships/webSettings" Target="webSettings.xml"/><Relationship Id="rId9"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65</Pages>
  <Words>9238</Words>
  <Characters>52657</Characters>
  <Application>Microsoft Office Word</Application>
  <DocSecurity>0</DocSecurity>
  <Lines>438</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61772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2019-05-27T15:00:00Z</dcterms:created>
  <dcterms:modified xsi:type="dcterms:W3CDTF">2019-05-27T15:00:00Z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(3)fgipy8+SPMSUU6tV2wMKPag9XsttQbp5I2WOQn8gQ2AixE7ziMdzBONyz4y3/BXfglouq2El
sjP5dJUFPBdGSs708fn27usRHji1lY/njOODtl3kae2Jzbv/c0Q7rESwvbuFZ+0YI4cBjAU8
o2Td06ALgU6MgthTZ9uCQIG19Bq8Xom0PLZM8ilDZ0mJkXnmgi+pLZZEFa7TDZNrW2yPyorp
1+GnGW2ziJPGwOiLT6</vt:lpwstr>
  </property>
  <property fmtid="{D5CDD505-2E9C-101B-9397-08002B2CF9AE}" pid="11" name="_2015_ms_pID_7253431">
    <vt:lpwstr>Txh/ZcyLd7z1A+A3rllsU2KI3cWiBEdETfyFAjAriZZ8an5LTQvSUF
3IJHep8+/ugXpJVfBAnkGUIkVlRiqg79EKmONXEnQUk1pbv3i6PqDf7qRHohBXvPLJgpt7h6
iSPggLblsIwJsT1yFjbStujUb75S73b8FJeRgGAJg5go3JyDPtkB4wjj2NVJCK5MIZyn1KaN
D+uyF5bB2w9IjZhOVFHj9TndY+NIJPwXANZY</vt:lpwstr>
  </property>
  <property fmtid="{D5CDD505-2E9C-101B-9397-08002B2CF9AE}" pid="12" name="_2015_ms_pID_7253432">
    <vt:lpwstr>BQ==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1558958167</vt:lpwstr>
  </property>
</Properties>
</file>